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szCs w:val="32"/>
        </w:rPr>
        <w:t>I</w:t>
      </w: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lang w:val="ru-RU"/>
        </w:rPr>
        <w:t>.</w:t>
      </w:r>
      <w:r w:rsidRPr="0082473D">
        <w:rPr>
          <w:rFonts w:cs="Arial"/>
          <w:sz w:val="32"/>
        </w:rPr>
        <w:t xml:space="preserve"> РЫНКИ ТОВАРОВ И УСЛУГ</w:t>
      </w:r>
    </w:p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</w:p>
    <w:p w:rsidR="00197A91" w:rsidRPr="00AB19DA" w:rsidRDefault="00197A91" w:rsidP="00681659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DB3B0C">
        <w:rPr>
          <w:caps w:val="0"/>
          <w:sz w:val="28"/>
          <w:szCs w:val="28"/>
        </w:rPr>
        <w:t>Розничная торговля</w:t>
      </w:r>
    </w:p>
    <w:p w:rsidR="00681659" w:rsidRPr="00A36351" w:rsidRDefault="00681659" w:rsidP="00681659">
      <w:pPr>
        <w:rPr>
          <w:sz w:val="16"/>
        </w:rPr>
      </w:pPr>
    </w:p>
    <w:p w:rsidR="009F04F2" w:rsidRPr="00C078A9" w:rsidRDefault="00737116" w:rsidP="00560EE8">
      <w:pPr>
        <w:pStyle w:val="32"/>
        <w:widowControl w:val="0"/>
        <w:spacing w:before="120"/>
        <w:rPr>
          <w:rFonts w:ascii="Arial" w:hAnsi="Arial" w:cs="Arial"/>
          <w:sz w:val="22"/>
        </w:rPr>
      </w:pPr>
      <w:r w:rsidRPr="00C078A9">
        <w:rPr>
          <w:rFonts w:ascii="Arial" w:hAnsi="Arial" w:cs="Arial"/>
          <w:b/>
          <w:sz w:val="22"/>
          <w:lang w:val="ru-RU"/>
        </w:rPr>
        <w:t>О</w:t>
      </w:r>
      <w:r w:rsidR="00F94734" w:rsidRPr="00C078A9">
        <w:rPr>
          <w:rFonts w:ascii="Arial" w:hAnsi="Arial" w:cs="Arial"/>
          <w:b/>
          <w:sz w:val="22"/>
        </w:rPr>
        <w:t>борот розничной торговли</w:t>
      </w:r>
      <w:r w:rsidR="00F94734" w:rsidRPr="00C078A9">
        <w:rPr>
          <w:rFonts w:ascii="Arial" w:hAnsi="Arial" w:cs="Arial"/>
          <w:sz w:val="22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в</w:t>
      </w:r>
      <w:r w:rsidRPr="00C078A9">
        <w:rPr>
          <w:rFonts w:ascii="Arial" w:hAnsi="Arial" w:cs="Arial"/>
          <w:sz w:val="22"/>
        </w:rPr>
        <w:t xml:space="preserve"> </w:t>
      </w:r>
      <w:r w:rsidR="00D564E4">
        <w:rPr>
          <w:rFonts w:ascii="Arial" w:hAnsi="Arial" w:cs="Arial"/>
          <w:sz w:val="22"/>
          <w:lang w:val="ru-RU"/>
        </w:rPr>
        <w:t>январе-июле</w:t>
      </w:r>
      <w:r w:rsidRPr="00C078A9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</w:rPr>
        <w:t>20</w:t>
      </w:r>
      <w:r w:rsidRPr="00C078A9">
        <w:rPr>
          <w:rFonts w:ascii="Arial" w:hAnsi="Arial" w:cs="Arial"/>
          <w:sz w:val="22"/>
          <w:lang w:val="ru-RU"/>
        </w:rPr>
        <w:t>2</w:t>
      </w:r>
      <w:r w:rsidR="00E653FE" w:rsidRPr="00C078A9">
        <w:rPr>
          <w:rFonts w:ascii="Arial" w:hAnsi="Arial" w:cs="Arial"/>
          <w:sz w:val="22"/>
          <w:lang w:val="ru-RU"/>
        </w:rPr>
        <w:t>4</w:t>
      </w:r>
      <w:r w:rsidRPr="00C078A9">
        <w:rPr>
          <w:rFonts w:ascii="Arial" w:hAnsi="Arial" w:cs="Arial"/>
          <w:sz w:val="22"/>
        </w:rPr>
        <w:t xml:space="preserve"> год</w:t>
      </w:r>
      <w:r w:rsidRPr="00C078A9">
        <w:rPr>
          <w:rFonts w:ascii="Arial" w:hAnsi="Arial" w:cs="Arial"/>
          <w:sz w:val="22"/>
          <w:lang w:val="ru-RU"/>
        </w:rPr>
        <w:t>а</w:t>
      </w:r>
      <w:r w:rsidRPr="00C078A9">
        <w:rPr>
          <w:rFonts w:ascii="Arial" w:hAnsi="Arial" w:cs="Arial"/>
          <w:sz w:val="22"/>
        </w:rPr>
        <w:t xml:space="preserve"> </w:t>
      </w:r>
      <w:r w:rsidR="00F94734" w:rsidRPr="00C078A9">
        <w:rPr>
          <w:rFonts w:ascii="Arial" w:hAnsi="Arial" w:cs="Arial"/>
          <w:sz w:val="22"/>
        </w:rPr>
        <w:t>составил</w:t>
      </w:r>
      <w:r w:rsidR="00A9488C" w:rsidRPr="00C078A9">
        <w:rPr>
          <w:rFonts w:ascii="Arial" w:hAnsi="Arial" w:cs="Arial"/>
          <w:sz w:val="22"/>
          <w:lang w:val="ru-RU"/>
        </w:rPr>
        <w:t xml:space="preserve"> </w:t>
      </w:r>
      <w:r w:rsidR="00D75FCD">
        <w:rPr>
          <w:rFonts w:ascii="Arial" w:hAnsi="Arial" w:cs="Arial"/>
          <w:sz w:val="22"/>
          <w:lang w:val="ru-RU"/>
        </w:rPr>
        <w:t>1</w:t>
      </w:r>
      <w:r w:rsidR="00AB19DA">
        <w:rPr>
          <w:rFonts w:ascii="Arial" w:hAnsi="Arial" w:cs="Arial"/>
          <w:sz w:val="22"/>
          <w:lang w:val="ru-RU"/>
        </w:rPr>
        <w:t>88772</w:t>
      </w:r>
      <w:r w:rsidR="00D75FCD">
        <w:rPr>
          <w:rFonts w:ascii="Arial" w:hAnsi="Arial" w:cs="Arial"/>
          <w:sz w:val="22"/>
          <w:lang w:val="ru-RU"/>
        </w:rPr>
        <w:t>,</w:t>
      </w:r>
      <w:r w:rsidR="00AB19DA">
        <w:rPr>
          <w:rFonts w:ascii="Arial" w:hAnsi="Arial" w:cs="Arial"/>
          <w:sz w:val="22"/>
          <w:lang w:val="ru-RU"/>
        </w:rPr>
        <w:t>8</w:t>
      </w:r>
      <w:r w:rsidR="00F0502A" w:rsidRPr="00C078A9">
        <w:rPr>
          <w:rFonts w:ascii="Arial" w:hAnsi="Arial" w:cs="Arial"/>
          <w:sz w:val="22"/>
          <w:lang w:val="ru-RU" w:eastAsia="ru-RU"/>
        </w:rPr>
        <w:t xml:space="preserve"> </w:t>
      </w:r>
      <w:proofErr w:type="gramStart"/>
      <w:r w:rsidR="00564EF4" w:rsidRPr="00C078A9">
        <w:rPr>
          <w:rFonts w:ascii="Arial" w:hAnsi="Arial" w:cs="Arial"/>
          <w:sz w:val="22"/>
        </w:rPr>
        <w:t>млн</w:t>
      </w:r>
      <w:proofErr w:type="gramEnd"/>
      <w:r w:rsidR="008A0CDD" w:rsidRPr="00C078A9">
        <w:rPr>
          <w:rFonts w:ascii="Arial" w:hAnsi="Arial" w:cs="Arial"/>
          <w:sz w:val="22"/>
          <w:lang w:val="ru-RU"/>
        </w:rPr>
        <w:t xml:space="preserve"> </w:t>
      </w:r>
      <w:r w:rsidR="00F94734" w:rsidRPr="00C078A9">
        <w:rPr>
          <w:rFonts w:ascii="Arial" w:hAnsi="Arial" w:cs="Arial"/>
          <w:sz w:val="22"/>
        </w:rPr>
        <w:t>рублей</w:t>
      </w:r>
      <w:r w:rsidRPr="00C078A9">
        <w:rPr>
          <w:rFonts w:ascii="Arial" w:hAnsi="Arial" w:cs="Arial"/>
          <w:sz w:val="22"/>
          <w:lang w:val="ru-RU"/>
        </w:rPr>
        <w:t>,</w:t>
      </w:r>
      <w:r w:rsidR="00F94734" w:rsidRPr="00C078A9">
        <w:rPr>
          <w:rFonts w:ascii="Arial" w:hAnsi="Arial" w:cs="Arial"/>
          <w:sz w:val="22"/>
        </w:rPr>
        <w:t xml:space="preserve"> и</w:t>
      </w:r>
      <w:r w:rsidRPr="00C078A9">
        <w:rPr>
          <w:rFonts w:ascii="Arial" w:hAnsi="Arial" w:cs="Arial"/>
          <w:sz w:val="22"/>
          <w:lang w:val="ru-RU"/>
        </w:rPr>
        <w:t>ли</w:t>
      </w:r>
      <w:r w:rsidR="00F94734" w:rsidRPr="00C078A9">
        <w:rPr>
          <w:rFonts w:ascii="Arial" w:hAnsi="Arial" w:cs="Arial"/>
          <w:sz w:val="22"/>
        </w:rPr>
        <w:t xml:space="preserve"> </w:t>
      </w:r>
      <w:r w:rsidR="00A9488C" w:rsidRPr="00C078A9">
        <w:rPr>
          <w:rFonts w:ascii="Arial" w:hAnsi="Arial" w:cs="Arial"/>
          <w:sz w:val="22"/>
          <w:lang w:val="ru-RU"/>
        </w:rPr>
        <w:t>1</w:t>
      </w:r>
      <w:r w:rsidR="0086764B">
        <w:rPr>
          <w:rFonts w:ascii="Arial" w:hAnsi="Arial" w:cs="Arial"/>
          <w:sz w:val="22"/>
          <w:lang w:val="ru-RU"/>
        </w:rPr>
        <w:t>09</w:t>
      </w:r>
      <w:r w:rsidR="009F04F2" w:rsidRPr="00C078A9">
        <w:rPr>
          <w:rFonts w:ascii="Arial" w:hAnsi="Arial" w:cs="Arial"/>
          <w:sz w:val="22"/>
          <w:lang w:val="ru-RU"/>
        </w:rPr>
        <w:t>,</w:t>
      </w:r>
      <w:r w:rsidR="0086764B">
        <w:rPr>
          <w:rFonts w:ascii="Arial" w:hAnsi="Arial" w:cs="Arial"/>
          <w:sz w:val="22"/>
          <w:lang w:val="ru-RU"/>
        </w:rPr>
        <w:t>9</w:t>
      </w:r>
      <w:r w:rsidR="009F04F2" w:rsidRPr="00C078A9">
        <w:rPr>
          <w:rFonts w:ascii="Arial" w:hAnsi="Arial" w:cs="Arial"/>
          <w:sz w:val="22"/>
          <w:lang w:val="ru-RU"/>
        </w:rPr>
        <w:t>%</w:t>
      </w:r>
      <w:r w:rsidRPr="00C078A9">
        <w:rPr>
          <w:rFonts w:ascii="Arial" w:hAnsi="Arial" w:cs="Arial"/>
          <w:sz w:val="22"/>
          <w:lang w:val="ru-RU"/>
        </w:rPr>
        <w:t xml:space="preserve"> (в сопоставимых ценах) к </w:t>
      </w:r>
      <w:r w:rsidR="00D564E4">
        <w:rPr>
          <w:rFonts w:ascii="Arial" w:hAnsi="Arial" w:cs="Arial"/>
          <w:sz w:val="22"/>
          <w:lang w:val="ru-RU"/>
        </w:rPr>
        <w:t>январю-июлю</w:t>
      </w:r>
      <w:r w:rsidR="00F9585D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предыдущего года.</w:t>
      </w:r>
    </w:p>
    <w:p w:rsidR="001D2DC6" w:rsidRPr="001D2DC6" w:rsidRDefault="001D2DC6" w:rsidP="009F2DE6">
      <w:pPr>
        <w:keepNext/>
        <w:tabs>
          <w:tab w:val="center" w:pos="4535"/>
          <w:tab w:val="left" w:pos="7905"/>
        </w:tabs>
        <w:spacing w:before="360" w:after="240"/>
        <w:ind w:firstLine="0"/>
        <w:jc w:val="center"/>
        <w:outlineLvl w:val="3"/>
        <w:rPr>
          <w:rFonts w:cs="Arial"/>
          <w:b/>
          <w:iCs/>
          <w:sz w:val="18"/>
          <w:szCs w:val="22"/>
        </w:rPr>
      </w:pPr>
      <w:r w:rsidRPr="001D2DC6">
        <w:rPr>
          <w:rFonts w:cs="Arial"/>
          <w:b/>
          <w:iCs/>
          <w:sz w:val="18"/>
          <w:szCs w:val="22"/>
        </w:rPr>
        <w:t>ДИНАМИКА ОБОРОТА РОЗНИЧНОЙ ТОРГОВЛИ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988"/>
        <w:gridCol w:w="1190"/>
        <w:gridCol w:w="1190"/>
        <w:gridCol w:w="1190"/>
        <w:gridCol w:w="1190"/>
        <w:gridCol w:w="1190"/>
        <w:gridCol w:w="1191"/>
      </w:tblGrid>
      <w:tr w:rsidR="001D2DC6" w:rsidRPr="00C078A9" w:rsidTr="00867D81">
        <w:tc>
          <w:tcPr>
            <w:tcW w:w="1988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3570" w:type="dxa"/>
            <w:gridSpan w:val="3"/>
            <w:vAlign w:val="center"/>
          </w:tcPr>
          <w:p w:rsidR="001D2DC6" w:rsidRPr="00867D81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3</w:t>
            </w:r>
            <w:r w:rsidRPr="00C078A9">
              <w:rPr>
                <w:rFonts w:cs="Arial"/>
                <w:sz w:val="20"/>
              </w:rPr>
              <w:t xml:space="preserve"> г.</w:t>
            </w:r>
          </w:p>
        </w:tc>
        <w:tc>
          <w:tcPr>
            <w:tcW w:w="3571" w:type="dxa"/>
            <w:gridSpan w:val="3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4</w:t>
            </w:r>
            <w:r w:rsidRPr="00C078A9">
              <w:rPr>
                <w:rFonts w:cs="Arial"/>
                <w:sz w:val="20"/>
              </w:rPr>
              <w:t xml:space="preserve"> г.</w:t>
            </w:r>
            <w:r w:rsidR="000F2404" w:rsidRPr="000F2404">
              <w:rPr>
                <w:rFonts w:cs="Arial"/>
                <w:sz w:val="20"/>
                <w:vertAlign w:val="superscript"/>
              </w:rPr>
              <w:t>1)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0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  <w:vertAlign w:val="superscript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0F2404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1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0F2404">
              <w:rPr>
                <w:rFonts w:cs="Arial"/>
                <w:sz w:val="20"/>
                <w:vertAlign w:val="superscript"/>
              </w:rPr>
              <w:t>2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1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Январь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20791,4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92,2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80,4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24604,6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110,6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82,7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Февраль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20571,4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91,7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98,7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25019,1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113,2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101,1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Март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22231,0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94,2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BB2251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26</w:t>
            </w:r>
            <w:r w:rsidR="00D75FCD" w:rsidRPr="00220744">
              <w:rPr>
                <w:rFonts w:cs="Arial"/>
                <w:sz w:val="20"/>
              </w:rPr>
              <w:t>889,</w:t>
            </w:r>
            <w:r w:rsidR="00F50165" w:rsidRPr="00220744">
              <w:rPr>
                <w:rFonts w:cs="Arial"/>
                <w:sz w:val="20"/>
                <w:lang w:val="en-US"/>
              </w:rPr>
              <w:t>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112</w:t>
            </w:r>
            <w:r w:rsidR="009F0D4B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6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107,</w:t>
            </w:r>
            <w:r w:rsidR="00D75FCD" w:rsidRPr="00220744">
              <w:rPr>
                <w:rFonts w:cs="Arial"/>
                <w:sz w:val="20"/>
              </w:rPr>
              <w:t>4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63593,7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92,8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87701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</w:rPr>
              <w:t>7</w:t>
            </w:r>
            <w:r w:rsidR="00D75FCD" w:rsidRPr="00220744">
              <w:rPr>
                <w:rFonts w:cs="Arial"/>
                <w:b/>
                <w:sz w:val="20"/>
              </w:rPr>
              <w:t>6513,0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A55C9A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  <w:vertAlign w:val="superscript"/>
                <w:lang w:val="en-US"/>
              </w:rPr>
              <w:t xml:space="preserve"> </w:t>
            </w:r>
            <w:r w:rsidRPr="00220744">
              <w:rPr>
                <w:rFonts w:cs="Arial"/>
                <w:b/>
                <w:sz w:val="20"/>
                <w:lang w:val="en-US"/>
              </w:rPr>
              <w:t>112</w:t>
            </w:r>
            <w:r w:rsidRPr="00220744">
              <w:rPr>
                <w:rFonts w:cs="Arial"/>
                <w:b/>
                <w:sz w:val="20"/>
              </w:rPr>
              <w:t>,1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A6D4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220744">
              <w:rPr>
                <w:rFonts w:cs="Arial"/>
                <w:b/>
                <w:sz w:val="20"/>
                <w:lang w:val="en-US"/>
              </w:rPr>
              <w:t>90</w:t>
            </w:r>
            <w:r w:rsidRPr="00220744">
              <w:rPr>
                <w:rFonts w:cs="Arial"/>
                <w:b/>
                <w:sz w:val="20"/>
              </w:rPr>
              <w:t>,7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Апрель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22998,9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103,5</w:t>
            </w:r>
          </w:p>
        </w:tc>
        <w:tc>
          <w:tcPr>
            <w:tcW w:w="1190" w:type="dxa"/>
            <w:vAlign w:val="bottom"/>
          </w:tcPr>
          <w:p w:rsidR="001D2DC6" w:rsidRPr="00220744" w:rsidRDefault="00F9585D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26</w:t>
            </w:r>
            <w:r w:rsidR="00D75FCD" w:rsidRPr="00220744">
              <w:rPr>
                <w:rFonts w:cs="Arial"/>
                <w:sz w:val="20"/>
              </w:rPr>
              <w:t>864,8</w:t>
            </w:r>
          </w:p>
        </w:tc>
        <w:tc>
          <w:tcPr>
            <w:tcW w:w="1190" w:type="dxa"/>
            <w:vAlign w:val="bottom"/>
          </w:tcPr>
          <w:p w:rsidR="001D2DC6" w:rsidRPr="00220744" w:rsidRDefault="00D75FCD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108</w:t>
            </w:r>
            <w:r w:rsidR="00F9585D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3</w:t>
            </w:r>
          </w:p>
        </w:tc>
        <w:tc>
          <w:tcPr>
            <w:tcW w:w="1191" w:type="dxa"/>
            <w:vAlign w:val="bottom"/>
          </w:tcPr>
          <w:p w:rsidR="001D2DC6" w:rsidRPr="00220744" w:rsidRDefault="00D75FCD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99</w:t>
            </w:r>
            <w:r w:rsidR="00F9585D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5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Май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23398,4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102,0</w:t>
            </w:r>
          </w:p>
        </w:tc>
        <w:tc>
          <w:tcPr>
            <w:tcW w:w="1190" w:type="dxa"/>
            <w:vAlign w:val="bottom"/>
          </w:tcPr>
          <w:p w:rsidR="001D2DC6" w:rsidRPr="00C078A9" w:rsidRDefault="002460C1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27882,5</w:t>
            </w:r>
          </w:p>
        </w:tc>
        <w:tc>
          <w:tcPr>
            <w:tcW w:w="1190" w:type="dxa"/>
            <w:vAlign w:val="bottom"/>
          </w:tcPr>
          <w:p w:rsidR="001D2DC6" w:rsidRPr="00C078A9" w:rsidRDefault="002460C1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109,8</w:t>
            </w:r>
          </w:p>
        </w:tc>
        <w:tc>
          <w:tcPr>
            <w:tcW w:w="1191" w:type="dxa"/>
            <w:vAlign w:val="bottom"/>
          </w:tcPr>
          <w:p w:rsidR="001D2DC6" w:rsidRPr="00C078A9" w:rsidRDefault="002460C1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Июнь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23778,4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101,1</w:t>
            </w:r>
          </w:p>
        </w:tc>
        <w:tc>
          <w:tcPr>
            <w:tcW w:w="1190" w:type="dxa"/>
            <w:vAlign w:val="bottom"/>
          </w:tcPr>
          <w:p w:rsidR="001D2DC6" w:rsidRPr="00C078A9" w:rsidRDefault="00BA6B60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27885,9</w:t>
            </w:r>
          </w:p>
        </w:tc>
        <w:tc>
          <w:tcPr>
            <w:tcW w:w="1190" w:type="dxa"/>
            <w:vAlign w:val="bottom"/>
          </w:tcPr>
          <w:p w:rsidR="001D2DC6" w:rsidRPr="00C078A9" w:rsidRDefault="00BA6B60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108,2</w:t>
            </w:r>
          </w:p>
        </w:tc>
        <w:tc>
          <w:tcPr>
            <w:tcW w:w="1191" w:type="dxa"/>
            <w:vAlign w:val="bottom"/>
          </w:tcPr>
          <w:p w:rsidR="001D2DC6" w:rsidRPr="00C078A9" w:rsidRDefault="00BA6B60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99,6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70175,8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110,4</w:t>
            </w:r>
          </w:p>
        </w:tc>
        <w:tc>
          <w:tcPr>
            <w:tcW w:w="1190" w:type="dxa"/>
            <w:vAlign w:val="bottom"/>
          </w:tcPr>
          <w:p w:rsidR="001D2DC6" w:rsidRPr="00C078A9" w:rsidRDefault="00FC5450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82633,2</w:t>
            </w:r>
          </w:p>
        </w:tc>
        <w:tc>
          <w:tcPr>
            <w:tcW w:w="1190" w:type="dxa"/>
            <w:vAlign w:val="bottom"/>
          </w:tcPr>
          <w:p w:rsidR="001D2DC6" w:rsidRPr="00C078A9" w:rsidRDefault="00BA6B60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108,7</w:t>
            </w:r>
          </w:p>
        </w:tc>
        <w:tc>
          <w:tcPr>
            <w:tcW w:w="1191" w:type="dxa"/>
            <w:vAlign w:val="bottom"/>
          </w:tcPr>
          <w:p w:rsidR="001D2DC6" w:rsidRPr="00C078A9" w:rsidRDefault="00FC5450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106,9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полугодие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133769,5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BA6B60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159146,3</w:t>
            </w:r>
          </w:p>
        </w:tc>
        <w:tc>
          <w:tcPr>
            <w:tcW w:w="1190" w:type="dxa"/>
            <w:vAlign w:val="bottom"/>
          </w:tcPr>
          <w:p w:rsidR="001D2DC6" w:rsidRPr="00C078A9" w:rsidRDefault="00BA6B60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110,4</w:t>
            </w:r>
          </w:p>
        </w:tc>
        <w:tc>
          <w:tcPr>
            <w:tcW w:w="1191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25387,6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105,6</w:t>
            </w:r>
          </w:p>
        </w:tc>
        <w:tc>
          <w:tcPr>
            <w:tcW w:w="1190" w:type="dxa"/>
            <w:vAlign w:val="bottom"/>
          </w:tcPr>
          <w:p w:rsidR="001D2DC6" w:rsidRPr="00C078A9" w:rsidRDefault="008676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29626,6</w:t>
            </w:r>
          </w:p>
        </w:tc>
        <w:tc>
          <w:tcPr>
            <w:tcW w:w="1190" w:type="dxa"/>
            <w:vAlign w:val="bottom"/>
          </w:tcPr>
          <w:p w:rsidR="001D2DC6" w:rsidRPr="00C078A9" w:rsidRDefault="008676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108,1</w:t>
            </w:r>
          </w:p>
        </w:tc>
        <w:tc>
          <w:tcPr>
            <w:tcW w:w="1191" w:type="dxa"/>
            <w:vAlign w:val="bottom"/>
          </w:tcPr>
          <w:p w:rsidR="001D2DC6" w:rsidRPr="00C078A9" w:rsidRDefault="008676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105,6</w:t>
            </w:r>
          </w:p>
        </w:tc>
      </w:tr>
      <w:tr w:rsidR="00D564E4" w:rsidRPr="00C078A9" w:rsidTr="00867D81">
        <w:tc>
          <w:tcPr>
            <w:tcW w:w="1988" w:type="dxa"/>
            <w:vAlign w:val="bottom"/>
          </w:tcPr>
          <w:p w:rsidR="00D564E4" w:rsidRPr="00C078A9" w:rsidRDefault="00D564E4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Январь-июль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D564E4" w:rsidRPr="00C078A9" w:rsidRDefault="008676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159157,1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D564E4" w:rsidRPr="00C078A9" w:rsidRDefault="008676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102,1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D564E4" w:rsidRPr="00C078A9" w:rsidRDefault="00D564E4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D564E4" w:rsidRPr="00C078A9" w:rsidRDefault="008676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188772,8</w:t>
            </w:r>
          </w:p>
        </w:tc>
        <w:tc>
          <w:tcPr>
            <w:tcW w:w="1190" w:type="dxa"/>
            <w:vAlign w:val="bottom"/>
          </w:tcPr>
          <w:p w:rsidR="00D564E4" w:rsidRPr="00C078A9" w:rsidRDefault="008676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109,9</w:t>
            </w:r>
          </w:p>
        </w:tc>
        <w:tc>
          <w:tcPr>
            <w:tcW w:w="1191" w:type="dxa"/>
            <w:vAlign w:val="bottom"/>
          </w:tcPr>
          <w:p w:rsidR="00D564E4" w:rsidRPr="00C078A9" w:rsidRDefault="00D564E4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Август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104,8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26201,2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114,4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96,8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78272,4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111,3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109,6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Январь-сентябрь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212041,9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104,7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Октябрь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110,1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100,8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Ноябрь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26181,0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97,2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Декабрь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29462,5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111,5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IV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82327,4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108,2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102,1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Год в целом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7157C4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294369,3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105,6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A3B3E">
            <w:pPr>
              <w:autoSpaceDE w:val="0"/>
              <w:autoSpaceDN w:val="0"/>
              <w:spacing w:before="160" w:after="6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3F6236" w:rsidRPr="00C078A9" w:rsidTr="00867D81">
        <w:tc>
          <w:tcPr>
            <w:tcW w:w="9129" w:type="dxa"/>
            <w:gridSpan w:val="7"/>
            <w:vAlign w:val="bottom"/>
          </w:tcPr>
          <w:p w:rsidR="003F6236" w:rsidRDefault="00867D81" w:rsidP="00C078A9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vertAlign w:val="superscript"/>
              </w:rPr>
              <w:t>1</w:t>
            </w:r>
            <w:r w:rsidR="003F6236" w:rsidRPr="00C078A9">
              <w:rPr>
                <w:rFonts w:cs="Arial"/>
                <w:sz w:val="18"/>
                <w:vertAlign w:val="superscript"/>
              </w:rPr>
              <w:t>)</w:t>
            </w:r>
            <w:r w:rsidR="000F2404">
              <w:rPr>
                <w:rFonts w:cs="Arial"/>
                <w:sz w:val="18"/>
              </w:rPr>
              <w:t xml:space="preserve"> </w:t>
            </w:r>
            <w:r w:rsidR="00CF2CC2">
              <w:rPr>
                <w:rFonts w:cs="Arial"/>
                <w:sz w:val="18"/>
              </w:rPr>
              <w:t xml:space="preserve">Оперативные </w:t>
            </w:r>
            <w:r w:rsidR="000F2404">
              <w:rPr>
                <w:rFonts w:cs="Arial"/>
                <w:sz w:val="18"/>
              </w:rPr>
              <w:t>данные.</w:t>
            </w:r>
          </w:p>
          <w:p w:rsidR="003F6236" w:rsidRPr="00C078A9" w:rsidRDefault="000F2404" w:rsidP="000F2404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vertAlign w:val="superscript"/>
              </w:rPr>
              <w:t>2</w:t>
            </w:r>
            <w:r w:rsidRPr="00C078A9">
              <w:rPr>
                <w:rFonts w:cs="Arial"/>
                <w:sz w:val="18"/>
                <w:vertAlign w:val="superscript"/>
              </w:rPr>
              <w:t>)</w:t>
            </w:r>
            <w:r w:rsidRPr="00C078A9">
              <w:rPr>
                <w:rFonts w:cs="Arial"/>
                <w:sz w:val="18"/>
              </w:rPr>
              <w:t xml:space="preserve"> В сопоставимых ценах.</w:t>
            </w:r>
          </w:p>
        </w:tc>
      </w:tr>
    </w:tbl>
    <w:p w:rsidR="00D3735E" w:rsidRPr="00D3735E" w:rsidRDefault="00D3735E" w:rsidP="00D3735E">
      <w:pPr>
        <w:autoSpaceDE w:val="0"/>
        <w:autoSpaceDN w:val="0"/>
        <w:spacing w:before="240"/>
        <w:ind w:firstLine="0"/>
        <w:jc w:val="center"/>
        <w:rPr>
          <w:rFonts w:cs="Arial"/>
          <w:b/>
          <w:bCs/>
          <w:sz w:val="18"/>
          <w:szCs w:val="22"/>
        </w:rPr>
      </w:pPr>
      <w:r w:rsidRPr="00D3735E">
        <w:rPr>
          <w:rFonts w:cs="Arial"/>
          <w:b/>
          <w:bCs/>
          <w:sz w:val="18"/>
          <w:szCs w:val="22"/>
        </w:rPr>
        <w:lastRenderedPageBreak/>
        <w:t xml:space="preserve">ОБОРОТ РОЗНИЧНОЙ ТОРГОВЛИ ТОРГУЮЩИХ ОРГАНИЗАЦИЙ </w:t>
      </w:r>
      <w:r w:rsidRPr="00D3735E">
        <w:rPr>
          <w:rFonts w:cs="Arial"/>
          <w:b/>
          <w:bCs/>
          <w:sz w:val="18"/>
          <w:szCs w:val="22"/>
        </w:rPr>
        <w:br/>
        <w:t>И ПРОДАЖА ТОВАРОВ НА РОЗНИЧНЫХ РЫНКАХ И ЯРМАРКАХ</w:t>
      </w:r>
    </w:p>
    <w:p w:rsidR="00D3735E" w:rsidRPr="00D3735E" w:rsidRDefault="00D3735E" w:rsidP="00D3735E">
      <w:pPr>
        <w:autoSpaceDE w:val="0"/>
        <w:autoSpaceDN w:val="0"/>
        <w:ind w:firstLine="0"/>
        <w:jc w:val="center"/>
        <w:rPr>
          <w:rFonts w:cs="Arial"/>
          <w:b/>
          <w:bCs/>
          <w:sz w:val="18"/>
          <w:szCs w:val="22"/>
        </w:rPr>
      </w:pP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1131"/>
        <w:gridCol w:w="1131"/>
        <w:gridCol w:w="1130"/>
        <w:gridCol w:w="1131"/>
        <w:gridCol w:w="1080"/>
        <w:gridCol w:w="1228"/>
      </w:tblGrid>
      <w:tr w:rsidR="00990508" w:rsidRPr="00D3735E" w:rsidTr="00C43905">
        <w:trPr>
          <w:cantSplit/>
        </w:trPr>
        <w:tc>
          <w:tcPr>
            <w:tcW w:w="2199" w:type="dxa"/>
            <w:vMerge w:val="restart"/>
            <w:shd w:val="clear" w:color="auto" w:fill="auto"/>
            <w:vAlign w:val="center"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2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D3735E">
              <w:rPr>
                <w:rFonts w:cs="Arial"/>
                <w:sz w:val="20"/>
              </w:rPr>
              <w:t>Млн</w:t>
            </w:r>
            <w:proofErr w:type="gramEnd"/>
            <w:r w:rsidRPr="00D3735E">
              <w:rPr>
                <w:rFonts w:cs="Arial"/>
                <w:sz w:val="20"/>
              </w:rPr>
              <w:t xml:space="preserve"> рублей</w:t>
            </w:r>
          </w:p>
        </w:tc>
        <w:tc>
          <w:tcPr>
            <w:tcW w:w="2261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В % к </w:t>
            </w:r>
            <w:proofErr w:type="spellStart"/>
            <w:r w:rsidRPr="00D3735E">
              <w:rPr>
                <w:rFonts w:cs="Arial"/>
                <w:sz w:val="20"/>
              </w:rPr>
              <w:t>соответс</w:t>
            </w:r>
            <w:proofErr w:type="gramStart"/>
            <w:r w:rsidRPr="00D3735E">
              <w:rPr>
                <w:rFonts w:cs="Arial"/>
                <w:sz w:val="20"/>
              </w:rPr>
              <w:t>т</w:t>
            </w:r>
            <w:proofErr w:type="spellEnd"/>
            <w:r w:rsidRPr="00D3735E">
              <w:rPr>
                <w:rFonts w:cs="Arial"/>
                <w:sz w:val="20"/>
              </w:rPr>
              <w:t>-</w:t>
            </w:r>
            <w:proofErr w:type="gramEnd"/>
            <w:r w:rsidRPr="00D3735E">
              <w:rPr>
                <w:rFonts w:cs="Arial"/>
                <w:sz w:val="20"/>
              </w:rPr>
              <w:br/>
            </w:r>
            <w:proofErr w:type="spellStart"/>
            <w:r w:rsidRPr="00D3735E">
              <w:rPr>
                <w:rFonts w:cs="Arial"/>
                <w:sz w:val="20"/>
              </w:rPr>
              <w:t>вующему</w:t>
            </w:r>
            <w:proofErr w:type="spellEnd"/>
            <w:r w:rsidRPr="00D3735E">
              <w:rPr>
                <w:rFonts w:cs="Arial"/>
                <w:sz w:val="20"/>
              </w:rPr>
              <w:t xml:space="preserve"> периоду </w:t>
            </w:r>
            <w:r w:rsidRPr="00D3735E">
              <w:rPr>
                <w:rFonts w:cs="Arial"/>
                <w:sz w:val="20"/>
              </w:rPr>
              <w:br/>
              <w:t>предыдущего года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990508" w:rsidRPr="00EE148D" w:rsidRDefault="00E25619" w:rsidP="001E05DF">
            <w:pPr>
              <w:pStyle w:val="a5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Ию</w:t>
            </w:r>
            <w:r w:rsidR="001E05DF">
              <w:rPr>
                <w:lang w:val="ru-RU"/>
              </w:rPr>
              <w:t>л</w:t>
            </w:r>
            <w:r>
              <w:rPr>
                <w:lang w:val="ru-RU"/>
              </w:rPr>
              <w:t>ь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  <w:r w:rsidR="00990508" w:rsidRPr="00EE148D">
              <w:rPr>
                <w:lang w:val="ru-RU"/>
              </w:rPr>
              <w:t xml:space="preserve"> </w:t>
            </w:r>
            <w:r w:rsidR="00C43905" w:rsidRPr="009D3A47">
              <w:rPr>
                <w:lang w:val="ru-RU"/>
              </w:rPr>
              <w:br/>
            </w:r>
            <w:r w:rsidR="00990508" w:rsidRPr="00EE148D">
              <w:rPr>
                <w:lang w:val="ru-RU"/>
              </w:rPr>
              <w:t xml:space="preserve">в % </w:t>
            </w:r>
            <w:r w:rsidR="009F2DE6">
              <w:rPr>
                <w:lang w:val="ru-RU"/>
              </w:rPr>
              <w:br/>
            </w:r>
            <w:r w:rsidR="00990508" w:rsidRPr="00EE148D">
              <w:rPr>
                <w:lang w:val="ru-RU"/>
              </w:rPr>
              <w:t>к</w:t>
            </w:r>
            <w:r w:rsidR="009F2DE6">
              <w:rPr>
                <w:lang w:val="ru-RU"/>
              </w:rPr>
              <w:t xml:space="preserve"> </w:t>
            </w:r>
            <w:r w:rsidR="001E05DF">
              <w:rPr>
                <w:lang w:val="ru-RU"/>
              </w:rPr>
              <w:t>июню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</w:p>
        </w:tc>
        <w:tc>
          <w:tcPr>
            <w:tcW w:w="1228" w:type="dxa"/>
            <w:vMerge w:val="restart"/>
            <w:shd w:val="clear" w:color="auto" w:fill="auto"/>
            <w:vAlign w:val="center"/>
            <w:hideMark/>
          </w:tcPr>
          <w:p w:rsidR="00990508" w:rsidRPr="0082473D" w:rsidRDefault="00990508" w:rsidP="009F2DE6">
            <w:pPr>
              <w:pStyle w:val="a5"/>
              <w:spacing w:line="240" w:lineRule="auto"/>
              <w:jc w:val="center"/>
              <w:rPr>
                <w:u w:val="single"/>
                <w:lang w:val="ru-RU"/>
              </w:rPr>
            </w:pPr>
            <w:proofErr w:type="spellStart"/>
            <w:r w:rsidRPr="0082473D">
              <w:rPr>
                <w:u w:val="single"/>
              </w:rPr>
              <w:t>Справочно</w:t>
            </w:r>
            <w:proofErr w:type="spellEnd"/>
            <w:r w:rsidRPr="0082473D">
              <w:rPr>
                <w:u w:val="single"/>
              </w:rPr>
              <w:t xml:space="preserve"> </w:t>
            </w:r>
            <w:r w:rsidRPr="0082473D">
              <w:rPr>
                <w:lang w:val="ru-RU" w:eastAsia="ru-RU"/>
              </w:rPr>
              <w:t xml:space="preserve"> </w:t>
            </w:r>
            <w:r w:rsidRPr="0082473D">
              <w:rPr>
                <w:lang w:val="ru-RU" w:eastAsia="ru-RU"/>
              </w:rPr>
              <w:br/>
            </w:r>
            <w:r w:rsidR="001E05DF">
              <w:rPr>
                <w:lang w:val="ru-RU"/>
              </w:rPr>
              <w:t>январь-</w:t>
            </w:r>
            <w:r w:rsidR="002E1932">
              <w:rPr>
                <w:lang w:val="ru-RU"/>
              </w:rPr>
              <w:br/>
            </w:r>
            <w:r w:rsidR="001E05DF">
              <w:rPr>
                <w:lang w:val="ru-RU"/>
              </w:rPr>
              <w:t>июль</w:t>
            </w:r>
            <w:r w:rsidR="00C8714F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61FE4">
              <w:rPr>
                <w:lang w:val="ru-RU"/>
              </w:rPr>
              <w:t>3</w:t>
            </w:r>
            <w:r w:rsidRPr="00EE148D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  <w:r w:rsidR="00C43905" w:rsidRPr="00C43905">
              <w:rPr>
                <w:lang w:val="ru-RU"/>
              </w:rPr>
              <w:br/>
            </w:r>
            <w:proofErr w:type="gramStart"/>
            <w:r>
              <w:rPr>
                <w:lang w:val="ru-RU"/>
              </w:rPr>
              <w:t>в</w:t>
            </w:r>
            <w:proofErr w:type="gramEnd"/>
            <w:r w:rsidRPr="00EE148D">
              <w:rPr>
                <w:lang w:val="ru-RU"/>
              </w:rPr>
              <w:t xml:space="preserve"> % </w:t>
            </w:r>
            <w:r w:rsidR="009F2DE6">
              <w:rPr>
                <w:lang w:val="ru-RU"/>
              </w:rPr>
              <w:br/>
            </w:r>
            <w:proofErr w:type="gramStart"/>
            <w:r w:rsidRPr="00EE148D">
              <w:rPr>
                <w:lang w:val="ru-RU"/>
              </w:rPr>
              <w:t>к</w:t>
            </w:r>
            <w:proofErr w:type="gramEnd"/>
            <w:r w:rsidR="009F2DE6">
              <w:rPr>
                <w:lang w:val="ru-RU"/>
              </w:rPr>
              <w:t xml:space="preserve"> </w:t>
            </w:r>
            <w:r w:rsidR="001E05DF">
              <w:rPr>
                <w:lang w:val="ru-RU"/>
              </w:rPr>
              <w:t>январю-июлю</w:t>
            </w:r>
            <w:r w:rsidR="00E25619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43905">
              <w:rPr>
                <w:lang w:val="ru-RU"/>
              </w:rPr>
              <w:t>2</w:t>
            </w:r>
            <w:r w:rsidRPr="00EE148D">
              <w:rPr>
                <w:lang w:val="ru-RU"/>
              </w:rPr>
              <w:t xml:space="preserve"> </w:t>
            </w:r>
            <w:r w:rsidRPr="000A5F47">
              <w:rPr>
                <w:lang w:val="ru-RU"/>
              </w:rPr>
              <w:t>г.</w:t>
            </w:r>
          </w:p>
        </w:tc>
      </w:tr>
      <w:tr w:rsidR="00990508" w:rsidRPr="00D3735E" w:rsidTr="00C43905">
        <w:trPr>
          <w:cantSplit/>
        </w:trPr>
        <w:tc>
          <w:tcPr>
            <w:tcW w:w="2199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1E05DF" w:rsidP="001E05DF">
            <w:pPr>
              <w:pStyle w:val="a5"/>
              <w:spacing w:line="240" w:lineRule="auto"/>
              <w:jc w:val="center"/>
            </w:pPr>
            <w:r>
              <w:rPr>
                <w:lang w:val="ru-RU" w:eastAsia="ru-RU"/>
              </w:rPr>
              <w:t>январь-июль</w:t>
            </w:r>
            <w:r w:rsidR="00E25619">
              <w:rPr>
                <w:lang w:val="ru-RU" w:eastAsia="ru-RU"/>
              </w:rPr>
              <w:br/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E25619" w:rsidP="001E05DF">
            <w:pPr>
              <w:pStyle w:val="a5"/>
              <w:spacing w:line="240" w:lineRule="auto"/>
              <w:jc w:val="center"/>
              <w:rPr>
                <w:b/>
              </w:rPr>
            </w:pPr>
            <w:r>
              <w:rPr>
                <w:lang w:val="ru-RU"/>
              </w:rPr>
              <w:t>ию</w:t>
            </w:r>
            <w:r w:rsidR="001E05DF">
              <w:rPr>
                <w:lang w:val="ru-RU"/>
              </w:rPr>
              <w:t>л</w:t>
            </w:r>
            <w:r>
              <w:rPr>
                <w:lang w:val="ru-RU"/>
              </w:rPr>
              <w:t>ь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990508" w:rsidRPr="00EE148D" w:rsidRDefault="001E05DF" w:rsidP="001E05DF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 w:eastAsia="ru-RU"/>
              </w:rPr>
              <w:t>январь-июль</w:t>
            </w:r>
            <w:r w:rsidR="00E25619">
              <w:rPr>
                <w:lang w:val="ru-RU" w:eastAsia="ru-RU"/>
              </w:rPr>
              <w:br/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EE148D" w:rsidRDefault="00E25619" w:rsidP="001E05DF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>ию</w:t>
            </w:r>
            <w:r w:rsidR="001E05DF">
              <w:rPr>
                <w:lang w:val="ru-RU"/>
              </w:rPr>
              <w:t>л</w:t>
            </w:r>
            <w:r>
              <w:rPr>
                <w:lang w:val="ru-RU"/>
              </w:rPr>
              <w:t>ь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228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D3735E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b/>
                <w:sz w:val="20"/>
              </w:rPr>
              <w:t>Всего</w:t>
            </w:r>
          </w:p>
        </w:tc>
        <w:tc>
          <w:tcPr>
            <w:tcW w:w="1131" w:type="dxa"/>
            <w:vAlign w:val="bottom"/>
          </w:tcPr>
          <w:p w:rsidR="00D3735E" w:rsidRPr="00A9488C" w:rsidRDefault="00671C50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188772,8</w:t>
            </w:r>
          </w:p>
        </w:tc>
        <w:tc>
          <w:tcPr>
            <w:tcW w:w="1131" w:type="dxa"/>
            <w:vAlign w:val="bottom"/>
          </w:tcPr>
          <w:p w:rsidR="00D3735E" w:rsidRPr="002460C1" w:rsidRDefault="00671C50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29626,6</w:t>
            </w:r>
          </w:p>
        </w:tc>
        <w:tc>
          <w:tcPr>
            <w:tcW w:w="1130" w:type="dxa"/>
            <w:vAlign w:val="bottom"/>
          </w:tcPr>
          <w:p w:rsidR="00D3735E" w:rsidRPr="00A9488C" w:rsidRDefault="00671C50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109,9</w:t>
            </w:r>
          </w:p>
        </w:tc>
        <w:tc>
          <w:tcPr>
            <w:tcW w:w="1131" w:type="dxa"/>
            <w:vAlign w:val="bottom"/>
          </w:tcPr>
          <w:p w:rsidR="00D3735E" w:rsidRPr="00A9488C" w:rsidRDefault="00671C50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108,1</w:t>
            </w:r>
          </w:p>
        </w:tc>
        <w:tc>
          <w:tcPr>
            <w:tcW w:w="1080" w:type="dxa"/>
            <w:vAlign w:val="bottom"/>
          </w:tcPr>
          <w:p w:rsidR="00D3735E" w:rsidRPr="00A9488C" w:rsidRDefault="00671C50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105,6</w:t>
            </w:r>
          </w:p>
        </w:tc>
        <w:tc>
          <w:tcPr>
            <w:tcW w:w="1228" w:type="dxa"/>
            <w:vAlign w:val="bottom"/>
          </w:tcPr>
          <w:p w:rsidR="00D3735E" w:rsidRPr="00A9488C" w:rsidRDefault="00671C50" w:rsidP="00241B59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102,1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922BB5">
            <w:pPr>
              <w:autoSpaceDE w:val="0"/>
              <w:autoSpaceDN w:val="0"/>
              <w:spacing w:before="120" w:after="12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   в том числе: </w:t>
            </w:r>
            <w:r w:rsidRPr="00D3735E">
              <w:rPr>
                <w:rFonts w:cs="Arial"/>
                <w:sz w:val="20"/>
              </w:rPr>
              <w:br/>
            </w:r>
            <w:r w:rsidRPr="00D3735E">
              <w:rPr>
                <w:rFonts w:cs="Arial"/>
                <w:sz w:val="20"/>
              </w:rPr>
              <w:br/>
              <w:t>оборот торгующих организаций и индивидуальных предпринимателей вне рынка</w:t>
            </w:r>
          </w:p>
        </w:tc>
        <w:tc>
          <w:tcPr>
            <w:tcW w:w="1131" w:type="dxa"/>
            <w:vAlign w:val="bottom"/>
          </w:tcPr>
          <w:p w:rsidR="00D3735E" w:rsidRPr="00A9488C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186122,1</w:t>
            </w:r>
          </w:p>
        </w:tc>
        <w:tc>
          <w:tcPr>
            <w:tcW w:w="1131" w:type="dxa"/>
            <w:vAlign w:val="bottom"/>
          </w:tcPr>
          <w:p w:rsidR="00D3735E" w:rsidRPr="002460C1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29250,2</w:t>
            </w:r>
          </w:p>
        </w:tc>
        <w:tc>
          <w:tcPr>
            <w:tcW w:w="1130" w:type="dxa"/>
            <w:vAlign w:val="bottom"/>
          </w:tcPr>
          <w:p w:rsidR="00D3735E" w:rsidRPr="00A9488C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110,1</w:t>
            </w:r>
          </w:p>
        </w:tc>
        <w:tc>
          <w:tcPr>
            <w:tcW w:w="1131" w:type="dxa"/>
            <w:vAlign w:val="bottom"/>
          </w:tcPr>
          <w:p w:rsidR="00D3735E" w:rsidRPr="00A9488C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108,2</w:t>
            </w:r>
          </w:p>
        </w:tc>
        <w:tc>
          <w:tcPr>
            <w:tcW w:w="1080" w:type="dxa"/>
            <w:vAlign w:val="bottom"/>
          </w:tcPr>
          <w:p w:rsidR="00D3735E" w:rsidRPr="00A9488C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105,7</w:t>
            </w:r>
          </w:p>
        </w:tc>
        <w:tc>
          <w:tcPr>
            <w:tcW w:w="1228" w:type="dxa"/>
            <w:vAlign w:val="bottom"/>
          </w:tcPr>
          <w:p w:rsidR="00D3735E" w:rsidRPr="00A9488C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102,1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hideMark/>
          </w:tcPr>
          <w:p w:rsidR="00D3735E" w:rsidRPr="00D3735E" w:rsidRDefault="00D3735E" w:rsidP="00922BB5">
            <w:pPr>
              <w:autoSpaceDE w:val="0"/>
              <w:autoSpaceDN w:val="0"/>
              <w:spacing w:before="120" w:after="12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продажа товаров на </w:t>
            </w:r>
            <w:r w:rsidRPr="00D3735E">
              <w:rPr>
                <w:rFonts w:cs="Arial"/>
                <w:sz w:val="20"/>
              </w:rPr>
              <w:br/>
              <w:t>розничных рынках и ярмарках</w:t>
            </w:r>
          </w:p>
        </w:tc>
        <w:tc>
          <w:tcPr>
            <w:tcW w:w="1131" w:type="dxa"/>
            <w:vAlign w:val="bottom"/>
          </w:tcPr>
          <w:p w:rsidR="00A9488C" w:rsidRPr="00A9488C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2650,7</w:t>
            </w:r>
          </w:p>
        </w:tc>
        <w:tc>
          <w:tcPr>
            <w:tcW w:w="1131" w:type="dxa"/>
            <w:vAlign w:val="bottom"/>
          </w:tcPr>
          <w:p w:rsidR="00D3735E" w:rsidRPr="00A9488C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376,4</w:t>
            </w:r>
          </w:p>
        </w:tc>
        <w:tc>
          <w:tcPr>
            <w:tcW w:w="1130" w:type="dxa"/>
            <w:vAlign w:val="bottom"/>
          </w:tcPr>
          <w:p w:rsidR="00D3735E" w:rsidRPr="00A9488C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99,9</w:t>
            </w:r>
          </w:p>
        </w:tc>
        <w:tc>
          <w:tcPr>
            <w:tcW w:w="1131" w:type="dxa"/>
            <w:vAlign w:val="bottom"/>
          </w:tcPr>
          <w:p w:rsidR="00D3735E" w:rsidRPr="00A9488C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96,8</w:t>
            </w:r>
          </w:p>
        </w:tc>
        <w:tc>
          <w:tcPr>
            <w:tcW w:w="1080" w:type="dxa"/>
            <w:vAlign w:val="bottom"/>
          </w:tcPr>
          <w:p w:rsidR="00D3735E" w:rsidRPr="00A9488C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97,2</w:t>
            </w:r>
          </w:p>
        </w:tc>
        <w:tc>
          <w:tcPr>
            <w:tcW w:w="1228" w:type="dxa"/>
            <w:vAlign w:val="bottom"/>
          </w:tcPr>
          <w:p w:rsidR="00D3735E" w:rsidRPr="00A9488C" w:rsidRDefault="00671C50" w:rsidP="00922BB5">
            <w:pPr>
              <w:autoSpaceDE w:val="0"/>
              <w:autoSpaceDN w:val="0"/>
              <w:spacing w:before="120" w:after="12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98,4</w:t>
            </w:r>
          </w:p>
        </w:tc>
      </w:tr>
    </w:tbl>
    <w:p w:rsidR="009942E2" w:rsidRPr="00BC146F" w:rsidRDefault="00F65EFF" w:rsidP="00BC146F">
      <w:pPr>
        <w:pStyle w:val="32"/>
        <w:spacing w:before="240"/>
        <w:rPr>
          <w:rFonts w:ascii="Arial" w:hAnsi="Arial" w:cs="Arial"/>
          <w:color w:val="000000" w:themeColor="text1"/>
          <w:sz w:val="22"/>
          <w:szCs w:val="22"/>
        </w:rPr>
      </w:pPr>
      <w:r w:rsidRPr="00122476">
        <w:rPr>
          <w:rFonts w:ascii="Arial" w:hAnsi="Arial" w:cs="Arial"/>
          <w:sz w:val="22"/>
          <w:szCs w:val="22"/>
        </w:rPr>
        <w:t>В</w:t>
      </w:r>
      <w:r w:rsidR="00490BB4" w:rsidRPr="00122476">
        <w:rPr>
          <w:rFonts w:ascii="Arial" w:hAnsi="Arial" w:cs="Arial"/>
          <w:sz w:val="22"/>
          <w:szCs w:val="22"/>
        </w:rPr>
        <w:t xml:space="preserve"> </w:t>
      </w:r>
      <w:r w:rsidR="008B6F2E">
        <w:rPr>
          <w:rFonts w:ascii="Arial" w:hAnsi="Arial" w:cs="Arial"/>
          <w:sz w:val="22"/>
          <w:szCs w:val="22"/>
          <w:lang w:val="ru-RU"/>
        </w:rPr>
        <w:t>январе-июле</w:t>
      </w:r>
      <w:r w:rsidR="00560DB3">
        <w:rPr>
          <w:rFonts w:ascii="Arial" w:hAnsi="Arial" w:cs="Arial"/>
          <w:sz w:val="22"/>
          <w:szCs w:val="22"/>
          <w:lang w:val="ru-RU"/>
        </w:rPr>
        <w:t xml:space="preserve"> </w:t>
      </w:r>
      <w:r w:rsidR="00681315" w:rsidRPr="00490BB4">
        <w:rPr>
          <w:rFonts w:ascii="Arial" w:hAnsi="Arial" w:cs="Arial"/>
          <w:sz w:val="22"/>
          <w:szCs w:val="22"/>
        </w:rPr>
        <w:t>20</w:t>
      </w:r>
      <w:r w:rsidR="006932E8" w:rsidRPr="00490BB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="00681315" w:rsidRPr="00490BB4">
        <w:rPr>
          <w:rFonts w:ascii="Arial" w:hAnsi="Arial" w:cs="Arial"/>
          <w:sz w:val="22"/>
          <w:szCs w:val="22"/>
        </w:rPr>
        <w:t xml:space="preserve"> </w:t>
      </w:r>
      <w:r w:rsidR="00681315" w:rsidRPr="00D809C4">
        <w:rPr>
          <w:rFonts w:ascii="Arial" w:hAnsi="Arial" w:cs="Arial"/>
          <w:sz w:val="22"/>
          <w:szCs w:val="22"/>
        </w:rPr>
        <w:t>год</w:t>
      </w:r>
      <w:r w:rsidR="00122476">
        <w:rPr>
          <w:rFonts w:ascii="Arial" w:hAnsi="Arial" w:cs="Arial"/>
          <w:sz w:val="22"/>
          <w:szCs w:val="22"/>
          <w:lang w:val="ru-RU"/>
        </w:rPr>
        <w:t>а</w:t>
      </w:r>
      <w:r w:rsidR="00681315" w:rsidRPr="00D809C4">
        <w:rPr>
          <w:rFonts w:ascii="Arial" w:hAnsi="Arial" w:cs="Arial"/>
          <w:sz w:val="22"/>
          <w:szCs w:val="22"/>
        </w:rPr>
        <w:t xml:space="preserve"> оборот розничной торговли на </w:t>
      </w:r>
      <w:r w:rsidR="006A79B0" w:rsidRPr="003309FE">
        <w:rPr>
          <w:rFonts w:ascii="Arial" w:hAnsi="Arial" w:cs="Arial"/>
          <w:sz w:val="22"/>
          <w:szCs w:val="22"/>
          <w:lang w:val="ru-RU"/>
        </w:rPr>
        <w:t>98</w:t>
      </w:r>
      <w:r w:rsidR="00551C45" w:rsidRPr="003309FE">
        <w:rPr>
          <w:rFonts w:ascii="Arial" w:hAnsi="Arial" w:cs="Arial"/>
          <w:sz w:val="22"/>
          <w:szCs w:val="22"/>
          <w:lang w:val="ru-RU"/>
        </w:rPr>
        <w:t>,</w:t>
      </w:r>
      <w:r w:rsidR="002460C1">
        <w:rPr>
          <w:rFonts w:ascii="Arial" w:hAnsi="Arial" w:cs="Arial"/>
          <w:sz w:val="22"/>
          <w:szCs w:val="22"/>
          <w:lang w:val="ru-RU"/>
        </w:rPr>
        <w:t>6</w:t>
      </w:r>
      <w:r w:rsidR="00681315" w:rsidRPr="003309FE">
        <w:rPr>
          <w:rFonts w:ascii="Arial" w:hAnsi="Arial" w:cs="Arial"/>
          <w:sz w:val="22"/>
          <w:szCs w:val="22"/>
        </w:rPr>
        <w:t>%</w:t>
      </w:r>
      <w:r w:rsidR="00681315" w:rsidRPr="00D809C4">
        <w:rPr>
          <w:rFonts w:ascii="Arial" w:hAnsi="Arial" w:cs="Arial"/>
          <w:sz w:val="22"/>
          <w:szCs w:val="22"/>
        </w:rPr>
        <w:t xml:space="preserve"> формировался торгующими организациями и индивидуальными предпринимателями вне рынка. Доля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п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 xml:space="preserve">родажи товаров на </w:t>
      </w:r>
      <w:r w:rsidR="003309FE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розничных 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>рынках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="003309FE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и ярмарках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составила </w:t>
      </w:r>
      <w:r w:rsidR="002460C1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1,4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% </w:t>
      </w:r>
      <w:r w:rsidR="00C43905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br/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(</w:t>
      </w:r>
      <w:r w:rsidR="00682B76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в </w:t>
      </w:r>
      <w:r w:rsidR="008B6F2E">
        <w:rPr>
          <w:rFonts w:ascii="Arial" w:hAnsi="Arial" w:cs="Arial"/>
          <w:color w:val="000000" w:themeColor="text1"/>
          <w:sz w:val="22"/>
          <w:szCs w:val="22"/>
          <w:lang w:val="ru-RU"/>
        </w:rPr>
        <w:t>январе-июле</w:t>
      </w:r>
      <w:r w:rsidR="00560DB3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>20</w:t>
      </w:r>
      <w:r w:rsidR="005D75D1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23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 год</w:t>
      </w:r>
      <w:r w:rsidR="00105686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а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="00F01CFF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1</w:t>
      </w:r>
      <w:r w:rsidR="007C1660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>,</w:t>
      </w:r>
      <w:r w:rsidR="00671C50">
        <w:rPr>
          <w:rFonts w:ascii="Arial" w:hAnsi="Arial" w:cs="Arial"/>
          <w:color w:val="000000" w:themeColor="text1"/>
          <w:sz w:val="22"/>
          <w:szCs w:val="22"/>
          <w:lang w:val="ru-RU"/>
        </w:rPr>
        <w:t>5</w:t>
      </w:r>
      <w:r w:rsidR="00681315" w:rsidRPr="00BC146F">
        <w:rPr>
          <w:rFonts w:ascii="Arial" w:hAnsi="Arial" w:cs="Arial"/>
          <w:color w:val="000000" w:themeColor="text1"/>
          <w:sz w:val="22"/>
          <w:szCs w:val="22"/>
        </w:rPr>
        <w:t xml:space="preserve">%). </w:t>
      </w:r>
    </w:p>
    <w:p w:rsidR="00681315" w:rsidRPr="00BC146F" w:rsidRDefault="008D6E13" w:rsidP="00BC146F">
      <w:pPr>
        <w:pStyle w:val="32"/>
        <w:spacing w:before="240"/>
        <w:ind w:firstLine="0"/>
        <w:jc w:val="center"/>
        <w:rPr>
          <w:color w:val="000000" w:themeColor="text1"/>
          <w:sz w:val="20"/>
          <w:lang w:val="ru-RU"/>
        </w:rPr>
      </w:pPr>
      <w:r w:rsidRPr="00BC146F">
        <w:rPr>
          <w:noProof/>
          <w:color w:val="000000" w:themeColor="text1"/>
          <w:sz w:val="44"/>
          <w:lang w:val="ru-RU" w:eastAsia="ru-RU"/>
        </w:rPr>
        <w:drawing>
          <wp:inline distT="0" distB="0" distL="0" distR="0" wp14:anchorId="350AE9D1" wp14:editId="7EB8C991">
            <wp:extent cx="5810250" cy="4048125"/>
            <wp:effectExtent l="0" t="0" r="19050" b="9525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81315" w:rsidRPr="001F2A96" w:rsidRDefault="00681315" w:rsidP="00C62D77">
      <w:pPr>
        <w:pStyle w:val="32"/>
        <w:spacing w:before="240"/>
        <w:rPr>
          <w:rFonts w:ascii="Arial" w:hAnsi="Arial" w:cs="Arial"/>
          <w:sz w:val="22"/>
          <w:szCs w:val="22"/>
          <w:lang w:val="ru-RU"/>
        </w:rPr>
      </w:pPr>
      <w:r w:rsidRPr="00BC146F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В структуре оборота розничной торговли удельный вес 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</w:rPr>
        <w:t>пищевых продуктов,</w:t>
      </w:r>
      <w:r w:rsidR="008A0CDD" w:rsidRPr="00BC146F">
        <w:rPr>
          <w:rFonts w:ascii="Arial" w:hAnsi="Arial" w:cs="Arial"/>
          <w:color w:val="000000" w:themeColor="text1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включая напитки, и табачных изделий</w:t>
      </w:r>
      <w:r w:rsidR="008A0CDD" w:rsidRPr="004111D4">
        <w:rPr>
          <w:rFonts w:ascii="Arial" w:hAnsi="Arial" w:cs="Arial"/>
          <w:sz w:val="22"/>
          <w:szCs w:val="22"/>
          <w:lang w:val="ru-RU"/>
        </w:rPr>
        <w:t xml:space="preserve"> </w:t>
      </w:r>
      <w:r w:rsidR="00E3502A" w:rsidRPr="004111D4">
        <w:rPr>
          <w:rFonts w:ascii="Arial" w:hAnsi="Arial" w:cs="Arial"/>
          <w:sz w:val="22"/>
          <w:szCs w:val="22"/>
        </w:rPr>
        <w:t>в</w:t>
      </w:r>
      <w:r w:rsidR="00F9585D">
        <w:rPr>
          <w:rFonts w:ascii="Arial" w:hAnsi="Arial" w:cs="Arial"/>
          <w:sz w:val="22"/>
          <w:szCs w:val="22"/>
          <w:lang w:val="ru-RU"/>
        </w:rPr>
        <w:t xml:space="preserve"> </w:t>
      </w:r>
      <w:r w:rsidR="006072E5">
        <w:rPr>
          <w:rFonts w:ascii="Arial" w:hAnsi="Arial" w:cs="Arial"/>
          <w:sz w:val="22"/>
          <w:szCs w:val="22"/>
          <w:lang w:val="ru-RU"/>
        </w:rPr>
        <w:t>январе-июле</w:t>
      </w:r>
      <w:r w:rsidR="005C472A" w:rsidRPr="00356F0A">
        <w:rPr>
          <w:rFonts w:ascii="Arial" w:hAnsi="Arial" w:cs="Arial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20</w:t>
      </w:r>
      <w:r w:rsidR="00BC1411" w:rsidRPr="004111D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Pr="004111D4">
        <w:rPr>
          <w:rFonts w:ascii="Arial" w:hAnsi="Arial" w:cs="Arial"/>
          <w:sz w:val="22"/>
          <w:szCs w:val="22"/>
        </w:rPr>
        <w:t xml:space="preserve"> год</w:t>
      </w:r>
      <w:r w:rsidR="00524964">
        <w:rPr>
          <w:rFonts w:ascii="Arial" w:hAnsi="Arial" w:cs="Arial"/>
          <w:sz w:val="22"/>
          <w:szCs w:val="22"/>
          <w:lang w:val="ru-RU"/>
        </w:rPr>
        <w:t>а</w:t>
      </w:r>
      <w:r w:rsidRPr="004111D4">
        <w:rPr>
          <w:rFonts w:ascii="Arial" w:hAnsi="Arial" w:cs="Arial"/>
          <w:sz w:val="22"/>
          <w:szCs w:val="22"/>
        </w:rPr>
        <w:t xml:space="preserve"> составил </w:t>
      </w:r>
      <w:r w:rsidR="00A9488C">
        <w:rPr>
          <w:rFonts w:ascii="Arial" w:hAnsi="Arial" w:cs="Arial"/>
          <w:sz w:val="22"/>
          <w:szCs w:val="22"/>
          <w:lang w:val="ru-RU"/>
        </w:rPr>
        <w:t>5</w:t>
      </w:r>
      <w:r w:rsidR="00EC0A0C">
        <w:rPr>
          <w:rFonts w:ascii="Arial" w:hAnsi="Arial" w:cs="Arial"/>
          <w:sz w:val="22"/>
          <w:szCs w:val="22"/>
          <w:lang w:val="ru-RU"/>
        </w:rPr>
        <w:t>1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EC0A0C">
        <w:rPr>
          <w:rFonts w:ascii="Arial" w:hAnsi="Arial" w:cs="Arial"/>
          <w:sz w:val="22"/>
          <w:szCs w:val="22"/>
          <w:lang w:val="ru-RU"/>
        </w:rPr>
        <w:t>8</w:t>
      </w:r>
      <w:r w:rsidRPr="004111D4">
        <w:rPr>
          <w:rFonts w:ascii="Arial" w:hAnsi="Arial" w:cs="Arial"/>
          <w:sz w:val="22"/>
          <w:szCs w:val="22"/>
        </w:rPr>
        <w:t>%, непродовольственных товаров –</w:t>
      </w:r>
      <w:r w:rsidR="001515D3" w:rsidRPr="004111D4">
        <w:rPr>
          <w:rFonts w:ascii="Arial" w:hAnsi="Arial" w:cs="Arial"/>
          <w:sz w:val="22"/>
          <w:szCs w:val="22"/>
        </w:rPr>
        <w:t xml:space="preserve"> </w:t>
      </w:r>
      <w:r w:rsidR="00250823">
        <w:rPr>
          <w:rFonts w:ascii="Arial" w:hAnsi="Arial" w:cs="Arial"/>
          <w:sz w:val="22"/>
          <w:szCs w:val="22"/>
          <w:lang w:val="ru-RU"/>
        </w:rPr>
        <w:t>48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EC0A0C">
        <w:rPr>
          <w:rFonts w:ascii="Arial" w:hAnsi="Arial" w:cs="Arial"/>
          <w:sz w:val="22"/>
          <w:szCs w:val="22"/>
          <w:lang w:val="ru-RU"/>
        </w:rPr>
        <w:t>2</w:t>
      </w:r>
      <w:r w:rsidRPr="004111D4">
        <w:rPr>
          <w:rFonts w:ascii="Arial" w:hAnsi="Arial" w:cs="Arial"/>
          <w:sz w:val="22"/>
          <w:szCs w:val="22"/>
        </w:rPr>
        <w:t>%.</w:t>
      </w:r>
    </w:p>
    <w:p w:rsidR="00827DA9" w:rsidRPr="0082473D" w:rsidRDefault="00827DA9" w:rsidP="00ED689B">
      <w:pPr>
        <w:pStyle w:val="4"/>
        <w:spacing w:before="240" w:after="0"/>
        <w:jc w:val="center"/>
        <w:rPr>
          <w:b/>
          <w:i w:val="0"/>
          <w:sz w:val="18"/>
          <w:lang w:val="ru-RU"/>
        </w:rPr>
      </w:pPr>
      <w:r w:rsidRPr="0082473D">
        <w:rPr>
          <w:b/>
          <w:i w:val="0"/>
          <w:sz w:val="18"/>
        </w:rPr>
        <w:t xml:space="preserve">ДИНАМИКА ОБОРОТА РОЗНИЧНОЙ ТОРГОВЛИ ПИЩЕВЫМИ ПРОДУКТАМИ, </w:t>
      </w:r>
      <w:r w:rsidRPr="0082473D">
        <w:rPr>
          <w:b/>
          <w:i w:val="0"/>
          <w:sz w:val="18"/>
        </w:rPr>
        <w:br/>
        <w:t>ВКЛЮЧАЯ НАПИТКИ, ТАБАЧНЫМИ ИЗДЕЛИЯМИ И НЕПРОДОВОЛЬСТВЕННЫМИ ТОВАРАМИ</w:t>
      </w:r>
    </w:p>
    <w:p w:rsidR="00827DA9" w:rsidRPr="00D3735E" w:rsidRDefault="00827DA9" w:rsidP="00827DA9">
      <w:pPr>
        <w:rPr>
          <w:lang w:eastAsia="x-none"/>
        </w:rPr>
      </w:pPr>
    </w:p>
    <w:tbl>
      <w:tblPr>
        <w:tblW w:w="907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159"/>
        <w:gridCol w:w="1160"/>
        <w:gridCol w:w="1160"/>
        <w:gridCol w:w="1160"/>
        <w:gridCol w:w="1160"/>
        <w:gridCol w:w="1160"/>
      </w:tblGrid>
      <w:tr w:rsidR="00550058" w:rsidRPr="00A84A40" w:rsidTr="008F03AE">
        <w:trPr>
          <w:tblHeader/>
        </w:trPr>
        <w:tc>
          <w:tcPr>
            <w:tcW w:w="2117" w:type="dxa"/>
            <w:vMerge w:val="restart"/>
            <w:vAlign w:val="center"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</w:pPr>
          </w:p>
        </w:tc>
        <w:tc>
          <w:tcPr>
            <w:tcW w:w="3479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Пищевые продукты, включая </w:t>
            </w:r>
            <w:r w:rsidRPr="00A84A40">
              <w:rPr>
                <w:i w:val="0"/>
              </w:rPr>
              <w:br/>
              <w:t>напитки, и табачные изделия</w:t>
            </w:r>
          </w:p>
        </w:tc>
        <w:tc>
          <w:tcPr>
            <w:tcW w:w="3480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>Непродовольственные товары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  <w:tc>
          <w:tcPr>
            <w:tcW w:w="1160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550058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  <w:tc>
          <w:tcPr>
            <w:tcW w:w="1160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284"/>
              <w:jc w:val="center"/>
              <w:rPr>
                <w:b/>
                <w:lang w:val="ru-RU"/>
              </w:rPr>
            </w:pPr>
            <w:r w:rsidRPr="00A84A40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Январь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9975,7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85,3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10854,0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9717,4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Март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11680,5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10550,6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vertAlign w:val="superscript"/>
                <w:lang w:val="ru-RU"/>
              </w:rPr>
            </w:pPr>
            <w:r w:rsidRPr="00A84A40">
              <w:rPr>
                <w:b/>
                <w:lang w:val="en-US"/>
              </w:rPr>
              <w:t xml:space="preserve">I </w:t>
            </w:r>
            <w:r w:rsidRPr="00A84A40">
              <w:rPr>
                <w:b/>
              </w:rPr>
              <w:t>кварта</w:t>
            </w:r>
            <w:r w:rsidR="00E31BD2">
              <w:rPr>
                <w:b/>
                <w:lang w:val="ru-RU"/>
              </w:rPr>
              <w:t>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33350,1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98,5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86,9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30243,6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Апрель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11984,5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11014,4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125,5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104,5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Май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12289,7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</w:t>
            </w:r>
            <w:r w:rsidR="00F544BE">
              <w:rPr>
                <w:rFonts w:cs="Arial"/>
                <w:lang w:val="ru-RU"/>
              </w:rPr>
              <w:t>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11108,8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117,6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Июнь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12466,2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11312,2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  <w:lang w:val="en-US"/>
              </w:rPr>
              <w:t xml:space="preserve">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36740,3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33435,4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109,9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en-US"/>
              </w:rPr>
            </w:pPr>
            <w:r w:rsidRPr="00A84A40">
              <w:rPr>
                <w:b/>
              </w:rPr>
              <w:t>I полугодие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70090,4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63679,1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13057,1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12330,4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107,9</w:t>
            </w:r>
          </w:p>
        </w:tc>
      </w:tr>
      <w:tr w:rsidR="006072E5" w:rsidRPr="00A84A40" w:rsidTr="00A22D23">
        <w:tc>
          <w:tcPr>
            <w:tcW w:w="2117" w:type="dxa"/>
            <w:shd w:val="clear" w:color="auto" w:fill="auto"/>
            <w:vAlign w:val="bottom"/>
          </w:tcPr>
          <w:p w:rsidR="006072E5" w:rsidRPr="006072E5" w:rsidRDefault="006072E5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Январь-июль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072E5" w:rsidRDefault="00EC0A0C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83147,5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6072E5" w:rsidRDefault="00EC0A0C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101,5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6072E5" w:rsidRDefault="006072E5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6072E5" w:rsidRDefault="00EC0A0C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76009,5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6072E5" w:rsidRDefault="00EC0A0C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6072E5" w:rsidRDefault="006072E5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13441,7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13241,9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114,6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106,5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13161,0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13040,2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97,0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39659,9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106,8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38612,5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112,3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</w:rPr>
              <w:t>Январь-сентябрь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109750,3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102291,6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0C1044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0C1044">
              <w:t>Октябрь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13569,3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13114,5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100,1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13230,5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12950,5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98,6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15522,4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13940,1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107,3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IV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42322,3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102,8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40005,1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101,7</w:t>
            </w: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</w:rPr>
              <w:t>Год в целом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152072,6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AC41E3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142296,7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107,3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A22D23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CF2CC2" w:rsidRDefault="00550058" w:rsidP="00A22D23">
            <w:pPr>
              <w:pStyle w:val="a5"/>
              <w:tabs>
                <w:tab w:val="left" w:pos="596"/>
              </w:tabs>
              <w:spacing w:after="20" w:line="240" w:lineRule="auto"/>
              <w:ind w:right="284"/>
              <w:jc w:val="center"/>
              <w:rPr>
                <w:b/>
                <w:vertAlign w:val="superscript"/>
              </w:rPr>
            </w:pPr>
            <w:r w:rsidRPr="00A84A40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A84A40">
              <w:rPr>
                <w:b/>
              </w:rPr>
              <w:t xml:space="preserve"> г</w:t>
            </w:r>
            <w:r w:rsidR="007A0715">
              <w:rPr>
                <w:b/>
                <w:lang w:val="en-US"/>
              </w:rPr>
              <w:t>.</w:t>
            </w:r>
            <w:r w:rsidR="00CF2CC2">
              <w:rPr>
                <w:b/>
                <w:vertAlign w:val="superscript"/>
                <w:lang w:val="en-US"/>
              </w:rPr>
              <w:t>2)</w:t>
            </w:r>
          </w:p>
        </w:tc>
      </w:tr>
      <w:tr w:rsidR="00550058" w:rsidRPr="00ED689B" w:rsidTr="00A22D23">
        <w:tc>
          <w:tcPr>
            <w:tcW w:w="2117" w:type="dxa"/>
            <w:shd w:val="clear" w:color="auto" w:fill="auto"/>
            <w:vAlign w:val="bottom"/>
          </w:tcPr>
          <w:p w:rsidR="00550058" w:rsidRPr="00550058" w:rsidRDefault="00550058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vertAlign w:val="superscript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Я</w:t>
            </w:r>
            <w:r w:rsidRPr="00827DA9">
              <w:rPr>
                <w:rFonts w:cs="Arial"/>
                <w:lang w:val="ru-RU" w:eastAsia="ru-RU"/>
              </w:rPr>
              <w:t>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12783,6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81,2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11821,0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84,3</w:t>
            </w:r>
          </w:p>
        </w:tc>
      </w:tr>
      <w:tr w:rsidR="00BE65D4" w:rsidRPr="00ED689B" w:rsidTr="00A22D23">
        <w:tc>
          <w:tcPr>
            <w:tcW w:w="2117" w:type="dxa"/>
            <w:shd w:val="clear" w:color="auto" w:fill="auto"/>
            <w:vAlign w:val="bottom"/>
          </w:tcPr>
          <w:p w:rsidR="00BE65D4" w:rsidRDefault="00BE65D4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12970,1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12049,1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116,4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101,7</w:t>
            </w:r>
          </w:p>
        </w:tc>
      </w:tr>
      <w:tr w:rsidR="003978B0" w:rsidRPr="00ED689B" w:rsidTr="00A22D23">
        <w:tc>
          <w:tcPr>
            <w:tcW w:w="2117" w:type="dxa"/>
            <w:shd w:val="clear" w:color="auto" w:fill="auto"/>
            <w:vAlign w:val="bottom"/>
          </w:tcPr>
          <w:p w:rsidR="003978B0" w:rsidRPr="00F906AC" w:rsidRDefault="00F5342C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13946,3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12942,9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114,8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107,0</w:t>
            </w:r>
          </w:p>
        </w:tc>
      </w:tr>
      <w:tr w:rsidR="003978B0" w:rsidRPr="00ED689B" w:rsidTr="00A22D23">
        <w:tc>
          <w:tcPr>
            <w:tcW w:w="2117" w:type="dxa"/>
            <w:shd w:val="clear" w:color="auto" w:fill="auto"/>
            <w:vAlign w:val="bottom"/>
          </w:tcPr>
          <w:p w:rsidR="003978B0" w:rsidRPr="00F906AC" w:rsidRDefault="00E31BD2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b/>
                <w:lang w:val="en-US" w:eastAsia="ru-RU"/>
              </w:rPr>
            </w:pPr>
            <w:r w:rsidRPr="00E31BD2">
              <w:rPr>
                <w:rFonts w:cs="Arial"/>
                <w:b/>
                <w:lang w:val="en-US" w:eastAsia="ru-RU"/>
              </w:rPr>
              <w:t>I</w:t>
            </w:r>
            <w:r w:rsidRPr="00E31BD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39700,0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36813,</w:t>
            </w:r>
            <w:r w:rsidR="00C61C74">
              <w:rPr>
                <w:rFonts w:cs="Arial"/>
                <w:b/>
                <w:lang w:val="ru-RU" w:eastAsia="ru-RU"/>
              </w:rPr>
              <w:t>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114,3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90,9</w:t>
            </w:r>
          </w:p>
        </w:tc>
      </w:tr>
      <w:tr w:rsidR="00902482" w:rsidRPr="00ED689B" w:rsidTr="00A22D23">
        <w:tc>
          <w:tcPr>
            <w:tcW w:w="2117" w:type="dxa"/>
            <w:shd w:val="clear" w:color="auto" w:fill="auto"/>
            <w:vAlign w:val="bottom"/>
          </w:tcPr>
          <w:p w:rsidR="00902482" w:rsidRPr="00F906AC" w:rsidRDefault="00902482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en-US" w:eastAsia="ru-RU"/>
              </w:rPr>
            </w:pPr>
            <w:r w:rsidRPr="00902482"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14052,4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12812,5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98,8</w:t>
            </w:r>
          </w:p>
        </w:tc>
      </w:tr>
      <w:tr w:rsidR="00902482" w:rsidRPr="00ED689B" w:rsidTr="00A22D23">
        <w:tc>
          <w:tcPr>
            <w:tcW w:w="2117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spacing w:before="120" w:after="2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14559,2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250823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13323,3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103,5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 w:rsidRPr="00A84A40">
              <w:t>Июнь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902482" w:rsidRDefault="00F33F9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14470,7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F33F9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F33F93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250823" w:rsidRDefault="00F33F9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13415,1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F33F9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902482" w:rsidRDefault="00F33F9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100,4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ru-RU"/>
              </w:rPr>
            </w:pPr>
            <w:r w:rsidRPr="00A84A40">
              <w:rPr>
                <w:b/>
                <w:lang w:val="en-US"/>
              </w:rPr>
              <w:lastRenderedPageBreak/>
              <w:t xml:space="preserve">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D64844" w:rsidRDefault="0053340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43082,3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340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3403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340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39550,9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340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533403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106,4</w:t>
            </w:r>
          </w:p>
        </w:tc>
      </w:tr>
      <w:tr w:rsidR="00D64844" w:rsidRPr="00ED689B" w:rsidTr="00A22D23">
        <w:tc>
          <w:tcPr>
            <w:tcW w:w="2117" w:type="dxa"/>
            <w:shd w:val="clear" w:color="auto" w:fill="auto"/>
            <w:vAlign w:val="bottom"/>
          </w:tcPr>
          <w:p w:rsidR="00D64844" w:rsidRPr="00876DEA" w:rsidRDefault="00D64844" w:rsidP="00A22D23">
            <w:pPr>
              <w:pStyle w:val="a5"/>
              <w:spacing w:before="120" w:after="20" w:line="240" w:lineRule="auto"/>
              <w:ind w:left="113"/>
              <w:jc w:val="both"/>
              <w:rPr>
                <w:b/>
                <w:lang w:val="ru-RU"/>
              </w:rPr>
            </w:pPr>
            <w:r w:rsidRPr="00A84A40">
              <w:rPr>
                <w:b/>
              </w:rPr>
              <w:t>I полугодие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D64844" w:rsidRPr="00D64844" w:rsidRDefault="00D8768E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82782,3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8768E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108,7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64844" w:rsidP="00A22D23">
            <w:pPr>
              <w:spacing w:after="2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8768E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76364,0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8768E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D64844" w:rsidRPr="00D64844" w:rsidRDefault="00D64844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0275A9" w:rsidRPr="00ED689B" w:rsidTr="00A22D23">
        <w:tc>
          <w:tcPr>
            <w:tcW w:w="2117" w:type="dxa"/>
            <w:shd w:val="clear" w:color="auto" w:fill="auto"/>
            <w:vAlign w:val="bottom"/>
          </w:tcPr>
          <w:p w:rsidR="000275A9" w:rsidRPr="00A84A40" w:rsidRDefault="000275A9" w:rsidP="00EC1CFB">
            <w:pPr>
              <w:pStyle w:val="a5"/>
              <w:spacing w:before="120" w:after="20" w:line="240" w:lineRule="auto"/>
              <w:ind w:left="113"/>
              <w:jc w:val="both"/>
            </w:pPr>
            <w:r w:rsidRPr="00A84A40">
              <w:t>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275A9" w:rsidRPr="006072E5" w:rsidRDefault="002C18BB" w:rsidP="002C18BB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15071,0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2C18BB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2C18BB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2C18BB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14555,6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2C18BB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2C18BB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107,5</w:t>
            </w:r>
          </w:p>
        </w:tc>
      </w:tr>
      <w:tr w:rsidR="000275A9" w:rsidRPr="00ED689B" w:rsidTr="00A22D23">
        <w:tc>
          <w:tcPr>
            <w:tcW w:w="2117" w:type="dxa"/>
            <w:shd w:val="clear" w:color="auto" w:fill="auto"/>
            <w:vAlign w:val="bottom"/>
          </w:tcPr>
          <w:p w:rsidR="000275A9" w:rsidRPr="006072E5" w:rsidRDefault="000275A9" w:rsidP="00EC1CFB">
            <w:pPr>
              <w:pStyle w:val="a5"/>
              <w:spacing w:before="120" w:after="2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Январь-июль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275A9" w:rsidRPr="006072E5" w:rsidRDefault="002C18BB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97853,3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2C18BB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0275A9" w:rsidP="00A22D23">
            <w:pPr>
              <w:spacing w:after="2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2C18BB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90919,5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2C18BB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0275A9" w:rsidRPr="006072E5" w:rsidRDefault="000275A9" w:rsidP="00A22D23">
            <w:pPr>
              <w:pStyle w:val="a5"/>
              <w:tabs>
                <w:tab w:val="left" w:pos="596"/>
              </w:tabs>
              <w:spacing w:after="2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</w:p>
        </w:tc>
      </w:tr>
      <w:tr w:rsidR="000275A9" w:rsidRPr="00A84A40" w:rsidTr="008F03AE">
        <w:tc>
          <w:tcPr>
            <w:tcW w:w="9076" w:type="dxa"/>
            <w:gridSpan w:val="7"/>
            <w:vAlign w:val="bottom"/>
          </w:tcPr>
          <w:p w:rsidR="000275A9" w:rsidRDefault="000275A9" w:rsidP="00C078A9">
            <w:pPr>
              <w:spacing w:before="20" w:line="200" w:lineRule="exact"/>
              <w:ind w:left="57" w:right="57" w:firstLine="0"/>
              <w:jc w:val="left"/>
              <w:rPr>
                <w:rFonts w:cs="Arial"/>
                <w:sz w:val="18"/>
                <w:szCs w:val="18"/>
              </w:rPr>
            </w:pPr>
            <w:r w:rsidRPr="008F414D"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F414D">
              <w:rPr>
                <w:rFonts w:cs="Arial"/>
                <w:sz w:val="18"/>
                <w:szCs w:val="18"/>
              </w:rPr>
              <w:t xml:space="preserve">В сопоставимых ценах. </w:t>
            </w:r>
          </w:p>
          <w:p w:rsidR="000275A9" w:rsidRPr="008F414D" w:rsidRDefault="000275A9" w:rsidP="00C078A9">
            <w:pPr>
              <w:spacing w:before="20" w:line="200" w:lineRule="exact"/>
              <w:ind w:left="57" w:right="57" w:firstLine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vertAlign w:val="superscript"/>
              </w:rPr>
              <w:t>2</w:t>
            </w:r>
            <w:r w:rsidRPr="00DE0FA3">
              <w:rPr>
                <w:sz w:val="18"/>
                <w:vertAlign w:val="superscript"/>
              </w:rPr>
              <w:t>)</w:t>
            </w:r>
            <w:r w:rsidRPr="00DE0FA3">
              <w:rPr>
                <w:sz w:val="18"/>
              </w:rPr>
              <w:t xml:space="preserve"> Оперативные данные</w:t>
            </w:r>
            <w:r>
              <w:rPr>
                <w:sz w:val="18"/>
              </w:rPr>
              <w:t>.</w:t>
            </w:r>
          </w:p>
        </w:tc>
      </w:tr>
    </w:tbl>
    <w:p w:rsidR="00695539" w:rsidRDefault="00695539" w:rsidP="00827DA9">
      <w:pPr>
        <w:pStyle w:val="4"/>
        <w:keepNext w:val="0"/>
        <w:widowControl w:val="0"/>
        <w:spacing w:before="0" w:after="0"/>
        <w:jc w:val="center"/>
        <w:rPr>
          <w:b/>
          <w:i w:val="0"/>
          <w:sz w:val="18"/>
          <w:lang w:val="ru-RU"/>
        </w:rPr>
      </w:pPr>
    </w:p>
    <w:p w:rsidR="00ED38FB" w:rsidRPr="00ED38FB" w:rsidRDefault="00ED38FB" w:rsidP="00ED38FB">
      <w:pPr>
        <w:rPr>
          <w:lang w:eastAsia="x-none"/>
        </w:rPr>
      </w:pPr>
    </w:p>
    <w:p w:rsidR="00827DA9" w:rsidRPr="0082473D" w:rsidRDefault="00827DA9" w:rsidP="00827DA9">
      <w:pPr>
        <w:pStyle w:val="4"/>
        <w:keepNext w:val="0"/>
        <w:widowControl w:val="0"/>
        <w:spacing w:before="0" w:after="0"/>
        <w:jc w:val="center"/>
        <w:rPr>
          <w:b/>
          <w:i w:val="0"/>
          <w:sz w:val="18"/>
        </w:rPr>
      </w:pPr>
      <w:r w:rsidRPr="0082473D">
        <w:rPr>
          <w:b/>
          <w:i w:val="0"/>
          <w:sz w:val="18"/>
        </w:rPr>
        <w:t>ТОВАРНЫЕ ЗАПАСЫ В ОРГАНИЗАЦИЯХ РОЗНИЧНОЙ ТОРГОВЛИ</w:t>
      </w:r>
    </w:p>
    <w:p w:rsidR="00827DA9" w:rsidRDefault="00827DA9" w:rsidP="00C43905">
      <w:pPr>
        <w:pStyle w:val="4"/>
        <w:keepNext w:val="0"/>
        <w:widowControl w:val="0"/>
        <w:spacing w:after="0"/>
        <w:jc w:val="right"/>
        <w:rPr>
          <w:i w:val="0"/>
          <w:sz w:val="20"/>
          <w:lang w:val="en-US"/>
        </w:rPr>
      </w:pPr>
      <w:r w:rsidRPr="0082473D">
        <w:rPr>
          <w:i w:val="0"/>
          <w:sz w:val="20"/>
        </w:rPr>
        <w:t>на конец месяца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1920"/>
        <w:gridCol w:w="1922"/>
        <w:gridCol w:w="1923"/>
        <w:gridCol w:w="1922"/>
      </w:tblGrid>
      <w:tr w:rsidR="00550058" w:rsidRPr="0082473D" w:rsidTr="00202894">
        <w:trPr>
          <w:cantSplit/>
          <w:trHeight w:val="283"/>
          <w:tblHeader/>
        </w:trPr>
        <w:tc>
          <w:tcPr>
            <w:tcW w:w="1385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0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 xml:space="preserve">Млн </w:t>
            </w:r>
            <w:r w:rsidRPr="0082473D">
              <w:br/>
              <w:t>рублей</w:t>
            </w:r>
          </w:p>
        </w:tc>
        <w:tc>
          <w:tcPr>
            <w:tcW w:w="3845" w:type="dxa"/>
            <w:gridSpan w:val="2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В % к</w:t>
            </w:r>
          </w:p>
        </w:tc>
        <w:tc>
          <w:tcPr>
            <w:tcW w:w="1922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tabs>
                <w:tab w:val="left" w:pos="1267"/>
              </w:tabs>
              <w:spacing w:before="120" w:after="120" w:line="240" w:lineRule="auto"/>
              <w:jc w:val="center"/>
            </w:pPr>
            <w:r w:rsidRPr="0082473D">
              <w:t>Обеспеченность запасами, в днях торговли</w:t>
            </w:r>
          </w:p>
        </w:tc>
      </w:tr>
      <w:tr w:rsidR="00550058" w:rsidRPr="0082473D" w:rsidTr="00202894">
        <w:trPr>
          <w:cantSplit/>
          <w:trHeight w:val="283"/>
          <w:tblHeader/>
        </w:trPr>
        <w:tc>
          <w:tcPr>
            <w:tcW w:w="1385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0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предыдущему</w:t>
            </w:r>
            <w:r w:rsidRPr="0082473D">
              <w:rPr>
                <w:lang w:val="en-US"/>
              </w:rPr>
              <w:t xml:space="preserve"> </w:t>
            </w:r>
            <w:r w:rsidRPr="0082473D">
              <w:br/>
              <w:t>месяцу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соответствую-</w:t>
            </w:r>
            <w:r w:rsidRPr="0082473D">
              <w:br/>
            </w:r>
            <w:proofErr w:type="spellStart"/>
            <w:r w:rsidRPr="0082473D">
              <w:t>щему</w:t>
            </w:r>
            <w:proofErr w:type="spellEnd"/>
            <w:r w:rsidRPr="0082473D">
              <w:t xml:space="preserve"> месяцу </w:t>
            </w:r>
            <w:r w:rsidRPr="0082473D">
              <w:br/>
              <w:t>предыдущего года</w:t>
            </w:r>
          </w:p>
        </w:tc>
        <w:tc>
          <w:tcPr>
            <w:tcW w:w="1922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tabs>
                <w:tab w:val="left" w:pos="1267"/>
              </w:tabs>
              <w:spacing w:before="120" w:after="120" w:line="240" w:lineRule="auto"/>
              <w:jc w:val="center"/>
            </w:pPr>
          </w:p>
        </w:tc>
      </w:tr>
      <w:tr w:rsidR="00550058" w:rsidRPr="0082473D" w:rsidTr="00B72AE0">
        <w:trPr>
          <w:cantSplit/>
          <w:trHeight w:val="11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7A0715" w:rsidRDefault="00550058" w:rsidP="00ED38FB">
            <w:pPr>
              <w:pStyle w:val="a5"/>
              <w:widowControl w:val="0"/>
              <w:spacing w:before="60" w:after="60" w:line="240" w:lineRule="auto"/>
              <w:jc w:val="center"/>
              <w:rPr>
                <w:b/>
                <w:lang w:val="ru-RU"/>
              </w:rPr>
            </w:pPr>
            <w:r w:rsidRPr="00827DA9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16775,0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94,3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88,7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45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>
              <w:t>Февраль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17162,6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102,1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91,0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>
              <w:t>Март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17376,6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101,1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99,4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>
              <w:t>Апрель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16716,8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96,2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94,8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Pr="0082473D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 w:rsidRPr="0082473D">
              <w:t>Май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16200,2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97,2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93,9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Pr="0082473D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16669,1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102,4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92,9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>
              <w:t>Июль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16682,4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92,3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36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16737,2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100,0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92,8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34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16637,3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98,0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90,8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35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>
              <w:t>Октябрь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17486,3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104,2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93,8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18670,5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105,8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97,6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</w:pPr>
            <w:r>
              <w:t>17958,1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95,3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</w:pPr>
            <w:r>
              <w:t>95,3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</w:pPr>
            <w:r>
              <w:t>32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827DA9" w:rsidRDefault="00550058" w:rsidP="00ED38FB">
            <w:pPr>
              <w:pStyle w:val="a5"/>
              <w:widowControl w:val="0"/>
              <w:spacing w:before="60" w:after="60" w:line="240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827DA9">
              <w:rPr>
                <w:b/>
              </w:rPr>
              <w:t xml:space="preserve"> г</w:t>
            </w:r>
            <w:r w:rsidR="007A0715">
              <w:rPr>
                <w:b/>
                <w:lang w:val="ru-RU"/>
              </w:rPr>
              <w:t>.</w:t>
            </w:r>
          </w:p>
        </w:tc>
      </w:tr>
      <w:tr w:rsidR="00550058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18061,2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100,6</w:t>
            </w:r>
          </w:p>
        </w:tc>
        <w:tc>
          <w:tcPr>
            <w:tcW w:w="1922" w:type="dxa"/>
            <w:vAlign w:val="bottom"/>
          </w:tcPr>
          <w:p w:rsidR="00550058" w:rsidRDefault="00550058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40</w:t>
            </w:r>
          </w:p>
        </w:tc>
      </w:tr>
      <w:tr w:rsidR="00BE65D4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BE65D4" w:rsidRDefault="00BE65D4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920" w:type="dxa"/>
            <w:vAlign w:val="bottom"/>
          </w:tcPr>
          <w:p w:rsidR="00BE65D4" w:rsidRDefault="00A9488C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18322,2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BE65D4" w:rsidRDefault="00A9488C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BE65D4" w:rsidRDefault="00A9488C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99,4</w:t>
            </w:r>
          </w:p>
        </w:tc>
        <w:tc>
          <w:tcPr>
            <w:tcW w:w="1922" w:type="dxa"/>
            <w:vAlign w:val="bottom"/>
          </w:tcPr>
          <w:p w:rsidR="00BE65D4" w:rsidRDefault="00A9488C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38</w:t>
            </w:r>
          </w:p>
        </w:tc>
      </w:tr>
      <w:tr w:rsidR="007B077B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7B077B" w:rsidRDefault="00865BDA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920" w:type="dxa"/>
            <w:vAlign w:val="bottom"/>
          </w:tcPr>
          <w:p w:rsidR="007B077B" w:rsidRDefault="00865BDA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18279,0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7B077B" w:rsidRDefault="00865BDA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99,7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7B077B" w:rsidRDefault="00865BDA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97,9</w:t>
            </w:r>
          </w:p>
        </w:tc>
        <w:tc>
          <w:tcPr>
            <w:tcW w:w="1922" w:type="dxa"/>
            <w:vAlign w:val="bottom"/>
          </w:tcPr>
          <w:p w:rsidR="007B077B" w:rsidRDefault="00865BDA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902482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902482" w:rsidRDefault="00902482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920" w:type="dxa"/>
            <w:vAlign w:val="bottom"/>
          </w:tcPr>
          <w:p w:rsidR="00902482" w:rsidRDefault="00902482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18333,6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902482" w:rsidRDefault="00902482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99,9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902482" w:rsidRDefault="00902482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922" w:type="dxa"/>
            <w:vAlign w:val="bottom"/>
          </w:tcPr>
          <w:p w:rsidR="00902482" w:rsidRDefault="00902482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250823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250823" w:rsidRDefault="00250823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920" w:type="dxa"/>
            <w:vAlign w:val="bottom"/>
          </w:tcPr>
          <w:p w:rsidR="00250823" w:rsidRDefault="00250823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18204,0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250823" w:rsidRDefault="00250823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250823" w:rsidRDefault="00250823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922" w:type="dxa"/>
            <w:vAlign w:val="bottom"/>
          </w:tcPr>
          <w:p w:rsidR="00250823" w:rsidRDefault="00250823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35</w:t>
            </w:r>
          </w:p>
        </w:tc>
      </w:tr>
      <w:tr w:rsidR="00202894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202894" w:rsidRDefault="00202894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202894" w:rsidRDefault="00C6513B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17920,6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202894" w:rsidRDefault="00C6513B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98,1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202894" w:rsidRDefault="00C6513B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99,2</w:t>
            </w:r>
          </w:p>
        </w:tc>
        <w:tc>
          <w:tcPr>
            <w:tcW w:w="1922" w:type="dxa"/>
            <w:vAlign w:val="bottom"/>
          </w:tcPr>
          <w:p w:rsidR="00202894" w:rsidRDefault="00C6513B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34</w:t>
            </w:r>
          </w:p>
        </w:tc>
      </w:tr>
      <w:tr w:rsidR="00695539" w:rsidRPr="0082473D" w:rsidTr="00202894">
        <w:trPr>
          <w:cantSplit/>
          <w:trHeight w:val="283"/>
        </w:trPr>
        <w:tc>
          <w:tcPr>
            <w:tcW w:w="1385" w:type="dxa"/>
            <w:vAlign w:val="bottom"/>
          </w:tcPr>
          <w:p w:rsidR="00695539" w:rsidRPr="00695539" w:rsidRDefault="00695539" w:rsidP="00ED38FB">
            <w:pPr>
              <w:pStyle w:val="a5"/>
              <w:widowControl w:val="0"/>
              <w:spacing w:before="60" w:after="60" w:line="240" w:lineRule="auto"/>
              <w:ind w:left="113"/>
              <w:jc w:val="both"/>
              <w:rPr>
                <w:lang w:val="ru-RU"/>
              </w:rPr>
            </w:pPr>
            <w:r>
              <w:rPr>
                <w:lang w:val="ru-RU"/>
              </w:rPr>
              <w:t>Июль</w:t>
            </w:r>
          </w:p>
        </w:tc>
        <w:tc>
          <w:tcPr>
            <w:tcW w:w="1920" w:type="dxa"/>
            <w:vAlign w:val="bottom"/>
          </w:tcPr>
          <w:p w:rsidR="00695539" w:rsidRDefault="00E47D9D" w:rsidP="00ED38FB">
            <w:pPr>
              <w:pStyle w:val="a5"/>
              <w:widowControl w:val="0"/>
              <w:spacing w:before="60" w:after="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18300,2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95539" w:rsidRDefault="00E47D9D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101,5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95539" w:rsidRDefault="00E47D9D" w:rsidP="00ED38FB">
            <w:pPr>
              <w:pStyle w:val="a5"/>
              <w:widowControl w:val="0"/>
              <w:tabs>
                <w:tab w:val="left" w:pos="1194"/>
              </w:tabs>
              <w:spacing w:before="60" w:after="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922" w:type="dxa"/>
            <w:vAlign w:val="bottom"/>
          </w:tcPr>
          <w:p w:rsidR="00695539" w:rsidRDefault="00E47D9D" w:rsidP="00ED38FB">
            <w:pPr>
              <w:pStyle w:val="a5"/>
              <w:widowControl w:val="0"/>
              <w:spacing w:before="60" w:after="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33</w:t>
            </w:r>
          </w:p>
        </w:tc>
      </w:tr>
    </w:tbl>
    <w:p w:rsidR="007E5ACC" w:rsidRDefault="007E5ACC" w:rsidP="007E5ACC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</w:p>
    <w:p w:rsidR="00ED38FB" w:rsidRPr="00ED38FB" w:rsidRDefault="00ED38FB" w:rsidP="00ED38FB">
      <w:pPr>
        <w:rPr>
          <w:lang w:eastAsia="x-none"/>
        </w:rPr>
      </w:pPr>
    </w:p>
    <w:p w:rsidR="00550058" w:rsidRDefault="00D10A5B" w:rsidP="007E5ACC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</w:rPr>
      </w:pPr>
      <w:r>
        <w:rPr>
          <w:caps w:val="0"/>
          <w:sz w:val="28"/>
          <w:szCs w:val="28"/>
          <w:lang w:val="ru-RU"/>
        </w:rPr>
        <w:lastRenderedPageBreak/>
        <w:t>Р</w:t>
      </w:r>
      <w:r w:rsidR="00550058">
        <w:rPr>
          <w:caps w:val="0"/>
          <w:sz w:val="28"/>
          <w:szCs w:val="28"/>
          <w:lang w:val="ru-RU"/>
        </w:rPr>
        <w:t>естораны, кафе и бары</w:t>
      </w:r>
    </w:p>
    <w:p w:rsidR="00934D79" w:rsidRDefault="00934D79" w:rsidP="007E5ACC">
      <w:pPr>
        <w:pStyle w:val="32"/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</w:t>
      </w:r>
      <w:r w:rsidR="00250823">
        <w:rPr>
          <w:rFonts w:ascii="Arial" w:hAnsi="Arial" w:cs="Arial"/>
          <w:sz w:val="22"/>
          <w:szCs w:val="22"/>
          <w:lang w:val="ru-RU"/>
        </w:rPr>
        <w:t xml:space="preserve"> </w:t>
      </w:r>
      <w:r w:rsidR="00014933">
        <w:rPr>
          <w:rFonts w:ascii="Arial" w:hAnsi="Arial" w:cs="Arial"/>
          <w:sz w:val="22"/>
          <w:szCs w:val="22"/>
          <w:lang w:val="ru-RU"/>
        </w:rPr>
        <w:t>январе-июле</w:t>
      </w:r>
      <w:r w:rsidR="00213344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20</w:t>
      </w:r>
      <w:r w:rsidR="005D75D1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>
        <w:rPr>
          <w:rFonts w:ascii="Arial" w:hAnsi="Arial" w:cs="Arial"/>
          <w:sz w:val="22"/>
          <w:szCs w:val="22"/>
        </w:rPr>
        <w:t xml:space="preserve"> год</w:t>
      </w:r>
      <w:r w:rsidR="00077389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</w:t>
      </w:r>
      <w:r w:rsidRPr="00813CA8">
        <w:rPr>
          <w:rFonts w:ascii="Arial" w:hAnsi="Arial" w:cs="Arial"/>
          <w:b/>
          <w:sz w:val="22"/>
          <w:szCs w:val="22"/>
        </w:rPr>
        <w:t>оборот общественного питания</w:t>
      </w:r>
      <w:r>
        <w:rPr>
          <w:rFonts w:ascii="Arial" w:hAnsi="Arial" w:cs="Arial"/>
          <w:sz w:val="22"/>
          <w:szCs w:val="22"/>
        </w:rPr>
        <w:t xml:space="preserve"> составил </w:t>
      </w:r>
      <w:r>
        <w:rPr>
          <w:rFonts w:ascii="Arial" w:hAnsi="Arial" w:cs="Arial"/>
          <w:sz w:val="22"/>
          <w:szCs w:val="22"/>
          <w:lang w:val="ru-RU"/>
        </w:rPr>
        <w:br/>
      </w:r>
      <w:r w:rsidR="00E10D13">
        <w:rPr>
          <w:rFonts w:ascii="Arial" w:hAnsi="Arial" w:cs="Arial"/>
          <w:sz w:val="22"/>
          <w:szCs w:val="22"/>
          <w:lang w:val="ru-RU"/>
        </w:rPr>
        <w:t>7918</w:t>
      </w:r>
      <w:r w:rsidR="00BB2251">
        <w:rPr>
          <w:rFonts w:ascii="Arial" w:hAnsi="Arial" w:cs="Arial"/>
          <w:sz w:val="22"/>
          <w:szCs w:val="22"/>
          <w:lang w:val="ru-RU"/>
        </w:rPr>
        <w:t>,</w:t>
      </w:r>
      <w:r w:rsidR="00E10D13">
        <w:rPr>
          <w:rFonts w:ascii="Arial" w:hAnsi="Arial" w:cs="Arial"/>
          <w:sz w:val="22"/>
          <w:szCs w:val="22"/>
          <w:lang w:val="ru-RU"/>
        </w:rPr>
        <w:t>2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млн рублей и </w:t>
      </w:r>
      <w:r>
        <w:rPr>
          <w:rFonts w:ascii="Arial" w:hAnsi="Arial" w:cs="Arial"/>
          <w:sz w:val="22"/>
          <w:szCs w:val="22"/>
          <w:lang w:val="ru-RU"/>
        </w:rPr>
        <w:t>увеличился</w:t>
      </w:r>
      <w:r>
        <w:rPr>
          <w:rFonts w:ascii="Arial" w:hAnsi="Arial" w:cs="Arial"/>
          <w:sz w:val="22"/>
          <w:szCs w:val="22"/>
        </w:rPr>
        <w:t xml:space="preserve"> по сравнению с</w:t>
      </w:r>
      <w:r w:rsidR="004558C6">
        <w:rPr>
          <w:rFonts w:ascii="Arial" w:hAnsi="Arial" w:cs="Arial"/>
          <w:sz w:val="22"/>
          <w:szCs w:val="22"/>
          <w:lang w:val="ru-RU"/>
        </w:rPr>
        <w:t xml:space="preserve"> </w:t>
      </w:r>
      <w:r w:rsidR="00014933">
        <w:rPr>
          <w:rFonts w:ascii="Arial" w:hAnsi="Arial" w:cs="Arial"/>
          <w:sz w:val="22"/>
          <w:szCs w:val="22"/>
          <w:lang w:val="ru-RU"/>
        </w:rPr>
        <w:t>январем-июлем</w:t>
      </w:r>
      <w:r w:rsidR="005D75D1">
        <w:rPr>
          <w:rFonts w:ascii="Arial" w:hAnsi="Arial" w:cs="Arial"/>
          <w:sz w:val="22"/>
          <w:szCs w:val="22"/>
          <w:lang w:val="ru-RU"/>
        </w:rPr>
        <w:t xml:space="preserve"> 202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3</w:t>
      </w:r>
      <w:r>
        <w:rPr>
          <w:rFonts w:ascii="Arial" w:hAnsi="Arial" w:cs="Arial"/>
          <w:sz w:val="22"/>
          <w:szCs w:val="22"/>
        </w:rPr>
        <w:t xml:space="preserve"> год</w:t>
      </w:r>
      <w:r w:rsidR="00B71722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на </w:t>
      </w:r>
      <w:r w:rsidR="00902482">
        <w:rPr>
          <w:rFonts w:ascii="Arial" w:hAnsi="Arial" w:cs="Arial"/>
          <w:sz w:val="22"/>
          <w:szCs w:val="22"/>
          <w:lang w:val="ru-RU"/>
        </w:rPr>
        <w:t>4</w:t>
      </w:r>
      <w:r w:rsidR="00DA4E2B">
        <w:rPr>
          <w:rFonts w:ascii="Arial" w:hAnsi="Arial" w:cs="Arial"/>
          <w:sz w:val="22"/>
          <w:szCs w:val="22"/>
          <w:lang w:val="ru-RU"/>
        </w:rPr>
        <w:t>,</w:t>
      </w:r>
      <w:r w:rsidR="00E10D13">
        <w:rPr>
          <w:rFonts w:ascii="Arial" w:hAnsi="Arial" w:cs="Arial"/>
          <w:sz w:val="22"/>
          <w:szCs w:val="22"/>
          <w:lang w:val="ru-RU"/>
        </w:rPr>
        <w:t>1</w:t>
      </w:r>
      <w:r>
        <w:rPr>
          <w:rFonts w:ascii="Arial" w:hAnsi="Arial" w:cs="Arial"/>
          <w:sz w:val="22"/>
          <w:szCs w:val="22"/>
        </w:rPr>
        <w:t>%</w:t>
      </w:r>
      <w:r w:rsidR="008A7B50">
        <w:rPr>
          <w:rFonts w:ascii="Arial" w:hAnsi="Arial" w:cs="Arial"/>
          <w:sz w:val="22"/>
          <w:szCs w:val="22"/>
          <w:lang w:val="ru-RU"/>
        </w:rPr>
        <w:br/>
      </w:r>
      <w:r w:rsidR="00C53B98">
        <w:rPr>
          <w:rFonts w:ascii="Arial" w:hAnsi="Arial" w:cs="Arial"/>
          <w:sz w:val="22"/>
          <w:szCs w:val="22"/>
          <w:lang w:val="ru-RU"/>
        </w:rPr>
        <w:t>(в сопоставимых ценах)</w:t>
      </w:r>
      <w:r>
        <w:rPr>
          <w:rFonts w:ascii="Arial" w:hAnsi="Arial" w:cs="Arial"/>
          <w:sz w:val="22"/>
          <w:szCs w:val="22"/>
        </w:rPr>
        <w:t>.</w:t>
      </w:r>
    </w:p>
    <w:p w:rsidR="00681315" w:rsidRPr="00B303D1" w:rsidRDefault="00681315" w:rsidP="007E5ACC">
      <w:pPr>
        <w:pStyle w:val="4"/>
        <w:keepNext w:val="0"/>
        <w:widowControl w:val="0"/>
        <w:spacing w:before="360" w:after="24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>ДИНАМИКА ОБОРОТА ОБЩЕСТВЕННОГО ПИТАНИЯ</w:t>
      </w:r>
    </w:p>
    <w:tbl>
      <w:tblPr>
        <w:tblW w:w="9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3"/>
        <w:gridCol w:w="1144"/>
        <w:gridCol w:w="1144"/>
        <w:gridCol w:w="1144"/>
        <w:gridCol w:w="1144"/>
        <w:gridCol w:w="1144"/>
        <w:gridCol w:w="1145"/>
      </w:tblGrid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3432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3</w:t>
            </w:r>
            <w:r w:rsidRPr="006B0C62">
              <w:rPr>
                <w:lang w:val="ru-RU" w:eastAsia="ru-RU"/>
              </w:rPr>
              <w:t xml:space="preserve"> г.</w:t>
            </w:r>
          </w:p>
        </w:tc>
        <w:tc>
          <w:tcPr>
            <w:tcW w:w="3433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4</w:t>
            </w:r>
            <w:r w:rsidRPr="006B0C62">
              <w:rPr>
                <w:lang w:val="ru-RU" w:eastAsia="ru-RU"/>
              </w:rPr>
              <w:t xml:space="preserve"> г.</w:t>
            </w:r>
            <w:r w:rsidR="00384E78" w:rsidRPr="00384E78">
              <w:rPr>
                <w:vertAlign w:val="superscript"/>
                <w:lang w:val="ru-RU" w:eastAsia="ru-RU"/>
              </w:rPr>
              <w:t>1)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8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84E78">
              <w:rPr>
                <w:vertAlign w:val="superscript"/>
                <w:lang w:val="ru-RU" w:eastAsia="ru-RU"/>
              </w:rPr>
              <w:t>2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9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84E78">
              <w:rPr>
                <w:vertAlign w:val="superscript"/>
                <w:lang w:val="ru-RU" w:eastAsia="ru-RU"/>
              </w:rPr>
              <w:t>2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5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976,5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99,0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1117,3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93,0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left="113"/>
              <w:rPr>
                <w:rFonts w:cs="Arial"/>
                <w:i w:val="0"/>
                <w:lang w:val="ru-RU" w:eastAsia="ru-RU"/>
              </w:rPr>
            </w:pPr>
            <w:r w:rsidRPr="006B0C62">
              <w:rPr>
                <w:rFonts w:cs="Arial"/>
                <w:i w:val="0"/>
                <w:lang w:val="ru-RU" w:eastAsia="ru-RU"/>
              </w:rPr>
              <w:t>Февраль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926,6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106,4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97,4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947,5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111,2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1126,0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105,8</w:t>
            </w:r>
          </w:p>
        </w:tc>
        <w:tc>
          <w:tcPr>
            <w:tcW w:w="1145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101,3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2850,6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5169C" w:rsidRDefault="0005169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 w:rsidRPr="0005169C">
              <w:rPr>
                <w:b/>
                <w:lang w:val="ru-RU"/>
              </w:rPr>
              <w:t>89,9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3347,2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105,2</w:t>
            </w:r>
          </w:p>
        </w:tc>
        <w:tc>
          <w:tcPr>
            <w:tcW w:w="1145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92,2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976,5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114,9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103,1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1158,4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104,0</w:t>
            </w:r>
          </w:p>
        </w:tc>
        <w:tc>
          <w:tcPr>
            <w:tcW w:w="1145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101,4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985,9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100,7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1163,3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103,0</w:t>
            </w:r>
          </w:p>
        </w:tc>
        <w:tc>
          <w:tcPr>
            <w:tcW w:w="1145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99,7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Июнь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928,5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93,7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1112,7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104,4</w:t>
            </w:r>
          </w:p>
        </w:tc>
        <w:tc>
          <w:tcPr>
            <w:tcW w:w="1145" w:type="dxa"/>
            <w:vAlign w:val="bottom"/>
          </w:tcPr>
          <w:p w:rsidR="00550058" w:rsidRPr="006B0C62" w:rsidRDefault="006A73FC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95,0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2891,0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100,8</w:t>
            </w:r>
          </w:p>
        </w:tc>
        <w:tc>
          <w:tcPr>
            <w:tcW w:w="1144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3434,4</w:t>
            </w:r>
          </w:p>
        </w:tc>
        <w:tc>
          <w:tcPr>
            <w:tcW w:w="1144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103,8</w:t>
            </w:r>
          </w:p>
        </w:tc>
        <w:tc>
          <w:tcPr>
            <w:tcW w:w="1145" w:type="dxa"/>
            <w:vAlign w:val="bottom"/>
          </w:tcPr>
          <w:p w:rsidR="00550058" w:rsidRPr="006B0C62" w:rsidRDefault="00664EC4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99,5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полугодие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5741,6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106,9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6781,6</w:t>
            </w:r>
          </w:p>
        </w:tc>
        <w:tc>
          <w:tcPr>
            <w:tcW w:w="1144" w:type="dxa"/>
            <w:vAlign w:val="bottom"/>
          </w:tcPr>
          <w:p w:rsidR="00550058" w:rsidRPr="006B0C62" w:rsidRDefault="006A73F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  <w:r>
              <w:rPr>
                <w:rFonts w:cs="Arial"/>
                <w:b/>
                <w:iCs/>
                <w:lang w:val="ru-RU" w:eastAsia="ru-RU"/>
              </w:rPr>
              <w:t>104,5</w:t>
            </w: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100,1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103,8</w:t>
            </w:r>
          </w:p>
        </w:tc>
        <w:tc>
          <w:tcPr>
            <w:tcW w:w="1144" w:type="dxa"/>
            <w:vAlign w:val="bottom"/>
          </w:tcPr>
          <w:p w:rsidR="00550058" w:rsidRPr="006B0C62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1136,6</w:t>
            </w:r>
          </w:p>
        </w:tc>
        <w:tc>
          <w:tcPr>
            <w:tcW w:w="1144" w:type="dxa"/>
            <w:vAlign w:val="bottom"/>
          </w:tcPr>
          <w:p w:rsidR="00550058" w:rsidRPr="006B0C62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101,6</w:t>
            </w:r>
          </w:p>
        </w:tc>
        <w:tc>
          <w:tcPr>
            <w:tcW w:w="1145" w:type="dxa"/>
            <w:vAlign w:val="bottom"/>
          </w:tcPr>
          <w:p w:rsidR="00550058" w:rsidRPr="006B0C62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101,0</w:t>
            </w:r>
          </w:p>
        </w:tc>
      </w:tr>
      <w:tr w:rsidR="00014933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014933" w:rsidRPr="006B0C62" w:rsidRDefault="00014933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Январь-июль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14933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6716,4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14933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105,8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14933" w:rsidRDefault="0001493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</w:p>
        </w:tc>
        <w:tc>
          <w:tcPr>
            <w:tcW w:w="1144" w:type="dxa"/>
            <w:vAlign w:val="bottom"/>
          </w:tcPr>
          <w:p w:rsidR="00014933" w:rsidRPr="006B0C62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7918,2</w:t>
            </w:r>
          </w:p>
        </w:tc>
        <w:tc>
          <w:tcPr>
            <w:tcW w:w="1144" w:type="dxa"/>
            <w:vAlign w:val="bottom"/>
          </w:tcPr>
          <w:p w:rsidR="00014933" w:rsidRPr="006B0C62" w:rsidRDefault="00E10D1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104,1</w:t>
            </w:r>
          </w:p>
        </w:tc>
        <w:tc>
          <w:tcPr>
            <w:tcW w:w="1145" w:type="dxa"/>
            <w:vAlign w:val="bottom"/>
          </w:tcPr>
          <w:p w:rsidR="00014933" w:rsidRPr="006B0C62" w:rsidRDefault="00014933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Август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954,7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98,3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109,0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Cs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2973,6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99,0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101,4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Январь-сентябрь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8715,1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Октябрь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1155,5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106,9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Ноябрь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98,2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Декабрь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1186,8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101,6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IV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3501,1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102,6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111,7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Год в целом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12216,2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9008" w:type="dxa"/>
            <w:gridSpan w:val="7"/>
            <w:vAlign w:val="bottom"/>
          </w:tcPr>
          <w:p w:rsidR="006C23F5" w:rsidRDefault="006C23F5" w:rsidP="00C078A9">
            <w:pPr>
              <w:spacing w:before="40" w:after="40"/>
              <w:ind w:left="57" w:right="57" w:firstLine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vertAlign w:val="superscript"/>
                <w:lang w:eastAsia="x-none"/>
              </w:rPr>
              <w:t>1</w:t>
            </w:r>
            <w:r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sz w:val="18"/>
                <w:lang w:val="x-none" w:eastAsia="x-none"/>
              </w:rPr>
              <w:t xml:space="preserve"> </w:t>
            </w:r>
            <w:bookmarkStart w:id="0" w:name="_GoBack"/>
            <w:bookmarkEnd w:id="0"/>
            <w:r w:rsidR="00CF2CC2">
              <w:rPr>
                <w:sz w:val="18"/>
                <w:lang w:eastAsia="x-none"/>
              </w:rPr>
              <w:t xml:space="preserve">Оперативные </w:t>
            </w:r>
            <w:r w:rsidR="00F906AC">
              <w:rPr>
                <w:sz w:val="18"/>
                <w:lang w:eastAsia="x-none"/>
              </w:rPr>
              <w:t>данные</w:t>
            </w:r>
            <w:r w:rsidRPr="008F414D">
              <w:rPr>
                <w:rFonts w:cs="Arial"/>
                <w:sz w:val="18"/>
                <w:szCs w:val="18"/>
              </w:rPr>
              <w:t>.</w:t>
            </w:r>
          </w:p>
          <w:p w:rsidR="006C23F5" w:rsidRPr="00550058" w:rsidRDefault="00F906AC" w:rsidP="00F906AC">
            <w:pPr>
              <w:spacing w:before="40" w:after="40"/>
              <w:ind w:left="57" w:right="57" w:firstLine="0"/>
              <w:rPr>
                <w:rFonts w:cs="Arial"/>
                <w:b/>
              </w:rPr>
            </w:pPr>
            <w:r>
              <w:rPr>
                <w:sz w:val="18"/>
                <w:vertAlign w:val="superscript"/>
                <w:lang w:eastAsia="x-none"/>
              </w:rPr>
              <w:t>2</w:t>
            </w:r>
            <w:r w:rsidR="00384E78"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="00384E78" w:rsidRPr="00DE0FA3">
              <w:rPr>
                <w:sz w:val="18"/>
                <w:lang w:val="x-none" w:eastAsia="x-none"/>
              </w:rPr>
              <w:t xml:space="preserve"> </w:t>
            </w:r>
            <w:r w:rsidR="00384E78" w:rsidRPr="008F414D">
              <w:rPr>
                <w:rFonts w:cs="Arial"/>
                <w:sz w:val="18"/>
                <w:szCs w:val="18"/>
              </w:rPr>
              <w:t>В сопоставимых ценах.</w:t>
            </w:r>
          </w:p>
        </w:tc>
      </w:tr>
    </w:tbl>
    <w:p w:rsidR="00681315" w:rsidRPr="00550058" w:rsidRDefault="00681315" w:rsidP="00CF1E98">
      <w:pPr>
        <w:pStyle w:val="32"/>
        <w:rPr>
          <w:rFonts w:ascii="Arial" w:hAnsi="Arial" w:cs="Arial"/>
          <w:sz w:val="12"/>
          <w:szCs w:val="22"/>
        </w:rPr>
      </w:pPr>
    </w:p>
    <w:sectPr w:rsidR="00681315" w:rsidRPr="00550058" w:rsidSect="009F2DE6">
      <w:headerReference w:type="even" r:id="rId10"/>
      <w:headerReference w:type="default" r:id="rId11"/>
      <w:pgSz w:w="11907" w:h="16840" w:code="9"/>
      <w:pgMar w:top="1134" w:right="1418" w:bottom="1134" w:left="1418" w:header="680" w:footer="0" w:gutter="0"/>
      <w:pgNumType w:start="2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A8D" w:rsidRDefault="00B43A8D">
      <w:r>
        <w:separator/>
      </w:r>
    </w:p>
  </w:endnote>
  <w:endnote w:type="continuationSeparator" w:id="0">
    <w:p w:rsidR="00B43A8D" w:rsidRDefault="00B4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A8D" w:rsidRDefault="00B43A8D">
      <w:r>
        <w:separator/>
      </w:r>
    </w:p>
  </w:footnote>
  <w:footnote w:type="continuationSeparator" w:id="0">
    <w:p w:rsidR="00B43A8D" w:rsidRDefault="00B43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04" w:rsidRDefault="000F2404" w:rsidP="004E035E">
    <w:pPr>
      <w:pStyle w:val="a9"/>
      <w:framePr w:wrap="around" w:vAnchor="text" w:hAnchor="margin" w:xAlign="center" w:y="1"/>
      <w:shd w:val="clear" w:color="auto" w:fill="auto"/>
      <w:spacing w:before="0"/>
      <w:jc w:val="center"/>
      <w:rPr>
        <w:rFonts w:ascii="Times New Roman" w:hAnsi="Times New Roman"/>
        <w:i w:val="0"/>
        <w:sz w:val="20"/>
      </w:rPr>
    </w:pPr>
    <w:r>
      <w:rPr>
        <w:rStyle w:val="ab"/>
        <w:rFonts w:ascii="Times New Roman" w:hAnsi="Times New Roman"/>
        <w:i w:val="0"/>
        <w:sz w:val="20"/>
      </w:rPr>
      <w:fldChar w:fldCharType="begin"/>
    </w:r>
    <w:r>
      <w:rPr>
        <w:rStyle w:val="ab"/>
        <w:rFonts w:ascii="Times New Roman" w:hAnsi="Times New Roman"/>
        <w:i w:val="0"/>
        <w:sz w:val="20"/>
      </w:rPr>
      <w:instrText xml:space="preserve">PAGE  </w:instrText>
    </w:r>
    <w:r>
      <w:rPr>
        <w:rStyle w:val="ab"/>
        <w:rFonts w:ascii="Times New Roman" w:hAnsi="Times New Roman"/>
        <w:i w:val="0"/>
        <w:sz w:val="20"/>
      </w:rPr>
      <w:fldChar w:fldCharType="separate"/>
    </w:r>
    <w:r>
      <w:rPr>
        <w:rStyle w:val="ab"/>
        <w:rFonts w:ascii="Times New Roman" w:hAnsi="Times New Roman"/>
        <w:i w:val="0"/>
        <w:noProof/>
        <w:sz w:val="20"/>
      </w:rPr>
      <w:t>32</w:t>
    </w:r>
    <w:r>
      <w:rPr>
        <w:rStyle w:val="ab"/>
        <w:rFonts w:ascii="Times New Roman" w:hAnsi="Times New Roman"/>
        <w:i w:val="0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 w:val="0"/>
        <w:i w:val="0"/>
        <w:sz w:val="20"/>
      </w:rPr>
      <w:id w:val="476962172"/>
      <w:docPartObj>
        <w:docPartGallery w:val="Page Numbers (Top of Page)"/>
        <w:docPartUnique/>
      </w:docPartObj>
    </w:sdtPr>
    <w:sdtEndPr/>
    <w:sdtContent>
      <w:p w:rsidR="00B3630A" w:rsidRPr="00B3630A" w:rsidRDefault="00B3630A" w:rsidP="00B3630A">
        <w:pPr>
          <w:pStyle w:val="a9"/>
          <w:shd w:val="clear" w:color="auto" w:fill="auto"/>
          <w:spacing w:before="0"/>
          <w:jc w:val="center"/>
          <w:rPr>
            <w:rFonts w:ascii="Times New Roman" w:hAnsi="Times New Roman"/>
            <w:b w:val="0"/>
            <w:i w:val="0"/>
            <w:sz w:val="20"/>
          </w:rPr>
        </w:pPr>
        <w:r w:rsidRPr="00B3630A">
          <w:rPr>
            <w:rFonts w:ascii="Times New Roman" w:hAnsi="Times New Roman"/>
            <w:b w:val="0"/>
            <w:i w:val="0"/>
            <w:sz w:val="20"/>
          </w:rPr>
          <w:fldChar w:fldCharType="begin"/>
        </w:r>
        <w:r w:rsidRPr="00B3630A">
          <w:rPr>
            <w:rFonts w:ascii="Times New Roman" w:hAnsi="Times New Roman"/>
            <w:b w:val="0"/>
            <w:i w:val="0"/>
            <w:sz w:val="20"/>
          </w:rPr>
          <w:instrText>PAGE   \* MERGEFORMAT</w:instrText>
        </w:r>
        <w:r w:rsidRPr="00B3630A">
          <w:rPr>
            <w:rFonts w:ascii="Times New Roman" w:hAnsi="Times New Roman"/>
            <w:b w:val="0"/>
            <w:i w:val="0"/>
            <w:sz w:val="20"/>
          </w:rPr>
          <w:fldChar w:fldCharType="separate"/>
        </w:r>
        <w:r w:rsidR="00CF2CC2" w:rsidRPr="00CF2CC2">
          <w:rPr>
            <w:rFonts w:ascii="Times New Roman" w:hAnsi="Times New Roman"/>
            <w:b w:val="0"/>
            <w:i w:val="0"/>
            <w:noProof/>
            <w:sz w:val="20"/>
            <w:lang w:val="ru-RU"/>
          </w:rPr>
          <w:t>26</w:t>
        </w:r>
        <w:r w:rsidRPr="00B3630A">
          <w:rPr>
            <w:rFonts w:ascii="Times New Roman" w:hAnsi="Times New Roman"/>
            <w:b w:val="0"/>
            <w:i w:val="0"/>
            <w:sz w:val="20"/>
          </w:rPr>
          <w:fldChar w:fldCharType="end"/>
        </w:r>
      </w:p>
    </w:sdtContent>
  </w:sdt>
  <w:p w:rsidR="000F2404" w:rsidRPr="00ED689B" w:rsidRDefault="000F2404" w:rsidP="00ED689B">
    <w:pPr>
      <w:pStyle w:val="a9"/>
      <w:shd w:val="clear" w:color="auto" w:fill="auto"/>
      <w:spacing w:before="0"/>
      <w:rPr>
        <w:b w:val="0"/>
        <w:i w:val="0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0"/>
    <w:multiLevelType w:val="hybridMultilevel"/>
    <w:tmpl w:val="0069E37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A11FE7"/>
    <w:multiLevelType w:val="hybridMultilevel"/>
    <w:tmpl w:val="271A693E"/>
    <w:lvl w:ilvl="0" w:tplc="E808187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3CCB"/>
    <w:multiLevelType w:val="hybridMultilevel"/>
    <w:tmpl w:val="1A347B44"/>
    <w:lvl w:ilvl="0" w:tplc="455EBE44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E1728B3E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3DEABD5A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CFFA62FE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37AC4458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6F906346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E21CECB4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5DA4B41C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202A433E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3BD922AA"/>
    <w:multiLevelType w:val="hybridMultilevel"/>
    <w:tmpl w:val="58900A36"/>
    <w:lvl w:ilvl="0" w:tplc="068098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6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CB"/>
    <w:rsid w:val="00000289"/>
    <w:rsid w:val="000022D8"/>
    <w:rsid w:val="00002C1C"/>
    <w:rsid w:val="00002CAC"/>
    <w:rsid w:val="00002D5C"/>
    <w:rsid w:val="00003050"/>
    <w:rsid w:val="000033F1"/>
    <w:rsid w:val="00003D1E"/>
    <w:rsid w:val="00003E27"/>
    <w:rsid w:val="0000417D"/>
    <w:rsid w:val="00004A09"/>
    <w:rsid w:val="00004E16"/>
    <w:rsid w:val="000050CD"/>
    <w:rsid w:val="000054C9"/>
    <w:rsid w:val="000057FC"/>
    <w:rsid w:val="00006667"/>
    <w:rsid w:val="00006C9F"/>
    <w:rsid w:val="000072B2"/>
    <w:rsid w:val="000075AD"/>
    <w:rsid w:val="00007730"/>
    <w:rsid w:val="0000797C"/>
    <w:rsid w:val="00007C3B"/>
    <w:rsid w:val="00007F14"/>
    <w:rsid w:val="00010433"/>
    <w:rsid w:val="00010750"/>
    <w:rsid w:val="00011281"/>
    <w:rsid w:val="000121F5"/>
    <w:rsid w:val="00013C82"/>
    <w:rsid w:val="00014205"/>
    <w:rsid w:val="00014654"/>
    <w:rsid w:val="0001471B"/>
    <w:rsid w:val="00014840"/>
    <w:rsid w:val="00014933"/>
    <w:rsid w:val="00014F02"/>
    <w:rsid w:val="00015067"/>
    <w:rsid w:val="00015518"/>
    <w:rsid w:val="00016502"/>
    <w:rsid w:val="0001682E"/>
    <w:rsid w:val="00016D14"/>
    <w:rsid w:val="000171D3"/>
    <w:rsid w:val="000172C2"/>
    <w:rsid w:val="00017426"/>
    <w:rsid w:val="00017C62"/>
    <w:rsid w:val="00017F6D"/>
    <w:rsid w:val="000201F4"/>
    <w:rsid w:val="00020623"/>
    <w:rsid w:val="00021E01"/>
    <w:rsid w:val="000223F5"/>
    <w:rsid w:val="0002263C"/>
    <w:rsid w:val="00022DD6"/>
    <w:rsid w:val="00023BDF"/>
    <w:rsid w:val="00023D06"/>
    <w:rsid w:val="00024203"/>
    <w:rsid w:val="0002457A"/>
    <w:rsid w:val="0002471F"/>
    <w:rsid w:val="00024765"/>
    <w:rsid w:val="00024C67"/>
    <w:rsid w:val="00026031"/>
    <w:rsid w:val="000260A2"/>
    <w:rsid w:val="000265AE"/>
    <w:rsid w:val="00026AAF"/>
    <w:rsid w:val="00026FD8"/>
    <w:rsid w:val="0002719A"/>
    <w:rsid w:val="0002736E"/>
    <w:rsid w:val="00027381"/>
    <w:rsid w:val="0002749A"/>
    <w:rsid w:val="000274A5"/>
    <w:rsid w:val="000275A9"/>
    <w:rsid w:val="00030247"/>
    <w:rsid w:val="00030869"/>
    <w:rsid w:val="0003097E"/>
    <w:rsid w:val="00030B1E"/>
    <w:rsid w:val="00030CC7"/>
    <w:rsid w:val="00030E7A"/>
    <w:rsid w:val="000316F8"/>
    <w:rsid w:val="000338D1"/>
    <w:rsid w:val="000338E8"/>
    <w:rsid w:val="000339F1"/>
    <w:rsid w:val="0003413D"/>
    <w:rsid w:val="000349FD"/>
    <w:rsid w:val="00034CCD"/>
    <w:rsid w:val="00035A25"/>
    <w:rsid w:val="00035B45"/>
    <w:rsid w:val="00036F1B"/>
    <w:rsid w:val="000370EB"/>
    <w:rsid w:val="000374F6"/>
    <w:rsid w:val="00037585"/>
    <w:rsid w:val="00037890"/>
    <w:rsid w:val="0003797C"/>
    <w:rsid w:val="000379D4"/>
    <w:rsid w:val="00037D3A"/>
    <w:rsid w:val="00040180"/>
    <w:rsid w:val="0004083C"/>
    <w:rsid w:val="00042BEB"/>
    <w:rsid w:val="00042D25"/>
    <w:rsid w:val="00042E46"/>
    <w:rsid w:val="00043403"/>
    <w:rsid w:val="000435FD"/>
    <w:rsid w:val="00044404"/>
    <w:rsid w:val="00044EB2"/>
    <w:rsid w:val="000453EE"/>
    <w:rsid w:val="0004554B"/>
    <w:rsid w:val="000458F9"/>
    <w:rsid w:val="0004703B"/>
    <w:rsid w:val="00047107"/>
    <w:rsid w:val="000476CD"/>
    <w:rsid w:val="000476EC"/>
    <w:rsid w:val="0004786E"/>
    <w:rsid w:val="00050726"/>
    <w:rsid w:val="00050B6D"/>
    <w:rsid w:val="00050D7D"/>
    <w:rsid w:val="00050F86"/>
    <w:rsid w:val="00051419"/>
    <w:rsid w:val="0005169C"/>
    <w:rsid w:val="0005187A"/>
    <w:rsid w:val="00051D26"/>
    <w:rsid w:val="00051DB3"/>
    <w:rsid w:val="00052058"/>
    <w:rsid w:val="000525E1"/>
    <w:rsid w:val="0005323C"/>
    <w:rsid w:val="000539D5"/>
    <w:rsid w:val="0005431C"/>
    <w:rsid w:val="00054413"/>
    <w:rsid w:val="00055AB6"/>
    <w:rsid w:val="00055DD6"/>
    <w:rsid w:val="000562B3"/>
    <w:rsid w:val="00056E59"/>
    <w:rsid w:val="000571AE"/>
    <w:rsid w:val="00057AAA"/>
    <w:rsid w:val="00057C47"/>
    <w:rsid w:val="00060236"/>
    <w:rsid w:val="000602B0"/>
    <w:rsid w:val="00060749"/>
    <w:rsid w:val="00060778"/>
    <w:rsid w:val="00060C72"/>
    <w:rsid w:val="00061772"/>
    <w:rsid w:val="00061D41"/>
    <w:rsid w:val="00061E5D"/>
    <w:rsid w:val="0006222E"/>
    <w:rsid w:val="00062AFB"/>
    <w:rsid w:val="00063883"/>
    <w:rsid w:val="00063FE9"/>
    <w:rsid w:val="00064B8E"/>
    <w:rsid w:val="0006517E"/>
    <w:rsid w:val="0006540B"/>
    <w:rsid w:val="00065633"/>
    <w:rsid w:val="000657AE"/>
    <w:rsid w:val="0006584A"/>
    <w:rsid w:val="00065F93"/>
    <w:rsid w:val="00066357"/>
    <w:rsid w:val="00067263"/>
    <w:rsid w:val="000672B3"/>
    <w:rsid w:val="0006763F"/>
    <w:rsid w:val="000679B7"/>
    <w:rsid w:val="00067EFE"/>
    <w:rsid w:val="00070B58"/>
    <w:rsid w:val="00071327"/>
    <w:rsid w:val="00071594"/>
    <w:rsid w:val="00071C36"/>
    <w:rsid w:val="00071E78"/>
    <w:rsid w:val="0007242F"/>
    <w:rsid w:val="000731B1"/>
    <w:rsid w:val="0007358B"/>
    <w:rsid w:val="00073900"/>
    <w:rsid w:val="00073951"/>
    <w:rsid w:val="00073DDE"/>
    <w:rsid w:val="0007433E"/>
    <w:rsid w:val="000745F0"/>
    <w:rsid w:val="00074A18"/>
    <w:rsid w:val="00074AF5"/>
    <w:rsid w:val="0007545F"/>
    <w:rsid w:val="00075A70"/>
    <w:rsid w:val="00075C36"/>
    <w:rsid w:val="00075DB1"/>
    <w:rsid w:val="00076DA8"/>
    <w:rsid w:val="00077389"/>
    <w:rsid w:val="000775AD"/>
    <w:rsid w:val="00077A3F"/>
    <w:rsid w:val="00080CC2"/>
    <w:rsid w:val="0008139C"/>
    <w:rsid w:val="0008181E"/>
    <w:rsid w:val="000818E3"/>
    <w:rsid w:val="00081C0B"/>
    <w:rsid w:val="00081CA9"/>
    <w:rsid w:val="000825CC"/>
    <w:rsid w:val="000825D3"/>
    <w:rsid w:val="00082D79"/>
    <w:rsid w:val="00083359"/>
    <w:rsid w:val="00083FFC"/>
    <w:rsid w:val="000846F7"/>
    <w:rsid w:val="00084D9B"/>
    <w:rsid w:val="00085095"/>
    <w:rsid w:val="00085411"/>
    <w:rsid w:val="00085C73"/>
    <w:rsid w:val="0008612D"/>
    <w:rsid w:val="00086404"/>
    <w:rsid w:val="00086BCC"/>
    <w:rsid w:val="00086C86"/>
    <w:rsid w:val="00087465"/>
    <w:rsid w:val="000902F8"/>
    <w:rsid w:val="00090E21"/>
    <w:rsid w:val="00091212"/>
    <w:rsid w:val="0009180D"/>
    <w:rsid w:val="000919B2"/>
    <w:rsid w:val="00091A03"/>
    <w:rsid w:val="00092067"/>
    <w:rsid w:val="00092088"/>
    <w:rsid w:val="00092F71"/>
    <w:rsid w:val="0009300C"/>
    <w:rsid w:val="000932D7"/>
    <w:rsid w:val="000932E4"/>
    <w:rsid w:val="000934B6"/>
    <w:rsid w:val="00094328"/>
    <w:rsid w:val="000947B1"/>
    <w:rsid w:val="00094CDA"/>
    <w:rsid w:val="00095213"/>
    <w:rsid w:val="000952D0"/>
    <w:rsid w:val="0009571C"/>
    <w:rsid w:val="00096360"/>
    <w:rsid w:val="000969AC"/>
    <w:rsid w:val="000972EF"/>
    <w:rsid w:val="000978F7"/>
    <w:rsid w:val="00097C35"/>
    <w:rsid w:val="00097F8F"/>
    <w:rsid w:val="00097FDD"/>
    <w:rsid w:val="000A1C20"/>
    <w:rsid w:val="000A1FC4"/>
    <w:rsid w:val="000A2190"/>
    <w:rsid w:val="000A2382"/>
    <w:rsid w:val="000A27A7"/>
    <w:rsid w:val="000A2D98"/>
    <w:rsid w:val="000A325E"/>
    <w:rsid w:val="000A332E"/>
    <w:rsid w:val="000A35CA"/>
    <w:rsid w:val="000A3B26"/>
    <w:rsid w:val="000A3BD2"/>
    <w:rsid w:val="000A43FB"/>
    <w:rsid w:val="000A4A59"/>
    <w:rsid w:val="000A5FE7"/>
    <w:rsid w:val="000A619A"/>
    <w:rsid w:val="000A6285"/>
    <w:rsid w:val="000A63E6"/>
    <w:rsid w:val="000A6430"/>
    <w:rsid w:val="000A68D4"/>
    <w:rsid w:val="000A6913"/>
    <w:rsid w:val="000A71D4"/>
    <w:rsid w:val="000A73D1"/>
    <w:rsid w:val="000A74E8"/>
    <w:rsid w:val="000A7B68"/>
    <w:rsid w:val="000A7C8C"/>
    <w:rsid w:val="000B152D"/>
    <w:rsid w:val="000B1563"/>
    <w:rsid w:val="000B1EAF"/>
    <w:rsid w:val="000B229A"/>
    <w:rsid w:val="000B2469"/>
    <w:rsid w:val="000B2688"/>
    <w:rsid w:val="000B3320"/>
    <w:rsid w:val="000B391C"/>
    <w:rsid w:val="000B3B24"/>
    <w:rsid w:val="000B3F3E"/>
    <w:rsid w:val="000B4289"/>
    <w:rsid w:val="000B47EF"/>
    <w:rsid w:val="000B4A06"/>
    <w:rsid w:val="000B62BA"/>
    <w:rsid w:val="000B6AEB"/>
    <w:rsid w:val="000B6FFB"/>
    <w:rsid w:val="000B72E7"/>
    <w:rsid w:val="000B7AEB"/>
    <w:rsid w:val="000B7CC6"/>
    <w:rsid w:val="000C0043"/>
    <w:rsid w:val="000C0424"/>
    <w:rsid w:val="000C04CF"/>
    <w:rsid w:val="000C0AEE"/>
    <w:rsid w:val="000C1029"/>
    <w:rsid w:val="000C11AD"/>
    <w:rsid w:val="000C1218"/>
    <w:rsid w:val="000C149D"/>
    <w:rsid w:val="000C21AC"/>
    <w:rsid w:val="000C29F4"/>
    <w:rsid w:val="000C2F4E"/>
    <w:rsid w:val="000C34E9"/>
    <w:rsid w:val="000C3B47"/>
    <w:rsid w:val="000C3B8B"/>
    <w:rsid w:val="000C3C0F"/>
    <w:rsid w:val="000C41EC"/>
    <w:rsid w:val="000C4E50"/>
    <w:rsid w:val="000C5DB2"/>
    <w:rsid w:val="000C5EC3"/>
    <w:rsid w:val="000C6023"/>
    <w:rsid w:val="000C61C6"/>
    <w:rsid w:val="000C61E5"/>
    <w:rsid w:val="000C73AA"/>
    <w:rsid w:val="000C7B07"/>
    <w:rsid w:val="000D0118"/>
    <w:rsid w:val="000D0437"/>
    <w:rsid w:val="000D04E1"/>
    <w:rsid w:val="000D07C3"/>
    <w:rsid w:val="000D0E2F"/>
    <w:rsid w:val="000D0E82"/>
    <w:rsid w:val="000D12DB"/>
    <w:rsid w:val="000D1767"/>
    <w:rsid w:val="000D1878"/>
    <w:rsid w:val="000D27F0"/>
    <w:rsid w:val="000D2910"/>
    <w:rsid w:val="000D2CD9"/>
    <w:rsid w:val="000D2DCA"/>
    <w:rsid w:val="000D33E5"/>
    <w:rsid w:val="000D523A"/>
    <w:rsid w:val="000D5D47"/>
    <w:rsid w:val="000D5ED5"/>
    <w:rsid w:val="000D625D"/>
    <w:rsid w:val="000D6F52"/>
    <w:rsid w:val="000D7302"/>
    <w:rsid w:val="000D7A7A"/>
    <w:rsid w:val="000E14AF"/>
    <w:rsid w:val="000E16B0"/>
    <w:rsid w:val="000E1A29"/>
    <w:rsid w:val="000E1CD9"/>
    <w:rsid w:val="000E1E13"/>
    <w:rsid w:val="000E1F68"/>
    <w:rsid w:val="000E2010"/>
    <w:rsid w:val="000E24CD"/>
    <w:rsid w:val="000E2568"/>
    <w:rsid w:val="000E29BF"/>
    <w:rsid w:val="000E3895"/>
    <w:rsid w:val="000E3DB9"/>
    <w:rsid w:val="000E47FC"/>
    <w:rsid w:val="000E5700"/>
    <w:rsid w:val="000E641B"/>
    <w:rsid w:val="000E7C75"/>
    <w:rsid w:val="000E7FD2"/>
    <w:rsid w:val="000F04C8"/>
    <w:rsid w:val="000F06DE"/>
    <w:rsid w:val="000F0746"/>
    <w:rsid w:val="000F08F2"/>
    <w:rsid w:val="000F0E25"/>
    <w:rsid w:val="000F164C"/>
    <w:rsid w:val="000F1707"/>
    <w:rsid w:val="000F171B"/>
    <w:rsid w:val="000F1795"/>
    <w:rsid w:val="000F1F86"/>
    <w:rsid w:val="000F2404"/>
    <w:rsid w:val="000F2D7C"/>
    <w:rsid w:val="000F2EB3"/>
    <w:rsid w:val="000F309D"/>
    <w:rsid w:val="000F3612"/>
    <w:rsid w:val="000F3824"/>
    <w:rsid w:val="000F3915"/>
    <w:rsid w:val="000F3E06"/>
    <w:rsid w:val="000F41CE"/>
    <w:rsid w:val="000F428B"/>
    <w:rsid w:val="000F497C"/>
    <w:rsid w:val="000F4B37"/>
    <w:rsid w:val="000F580F"/>
    <w:rsid w:val="000F599C"/>
    <w:rsid w:val="000F69C4"/>
    <w:rsid w:val="000F6D4A"/>
    <w:rsid w:val="000F764A"/>
    <w:rsid w:val="000F781A"/>
    <w:rsid w:val="000F7B4C"/>
    <w:rsid w:val="00100087"/>
    <w:rsid w:val="0010069B"/>
    <w:rsid w:val="001007EE"/>
    <w:rsid w:val="0010082C"/>
    <w:rsid w:val="00100B7B"/>
    <w:rsid w:val="00100DB6"/>
    <w:rsid w:val="0010106F"/>
    <w:rsid w:val="00101831"/>
    <w:rsid w:val="001018CD"/>
    <w:rsid w:val="001019EE"/>
    <w:rsid w:val="00101B86"/>
    <w:rsid w:val="00102787"/>
    <w:rsid w:val="001027D1"/>
    <w:rsid w:val="00102948"/>
    <w:rsid w:val="00102B37"/>
    <w:rsid w:val="00102D69"/>
    <w:rsid w:val="00102F44"/>
    <w:rsid w:val="00103D07"/>
    <w:rsid w:val="00104149"/>
    <w:rsid w:val="00104581"/>
    <w:rsid w:val="00104662"/>
    <w:rsid w:val="001049FC"/>
    <w:rsid w:val="00104CA9"/>
    <w:rsid w:val="00105510"/>
    <w:rsid w:val="00105686"/>
    <w:rsid w:val="00105963"/>
    <w:rsid w:val="00105CA0"/>
    <w:rsid w:val="00105FD5"/>
    <w:rsid w:val="00106595"/>
    <w:rsid w:val="00106814"/>
    <w:rsid w:val="001068E4"/>
    <w:rsid w:val="00106EA0"/>
    <w:rsid w:val="0010708D"/>
    <w:rsid w:val="00107291"/>
    <w:rsid w:val="001072D7"/>
    <w:rsid w:val="00107A1F"/>
    <w:rsid w:val="0011007D"/>
    <w:rsid w:val="0011015F"/>
    <w:rsid w:val="00110414"/>
    <w:rsid w:val="00110B09"/>
    <w:rsid w:val="00110EEB"/>
    <w:rsid w:val="00111192"/>
    <w:rsid w:val="00111261"/>
    <w:rsid w:val="00111B0C"/>
    <w:rsid w:val="00111C19"/>
    <w:rsid w:val="0011204C"/>
    <w:rsid w:val="00112977"/>
    <w:rsid w:val="00112F83"/>
    <w:rsid w:val="00113C29"/>
    <w:rsid w:val="00114AF6"/>
    <w:rsid w:val="00114FD5"/>
    <w:rsid w:val="0011526C"/>
    <w:rsid w:val="001157D6"/>
    <w:rsid w:val="00115C51"/>
    <w:rsid w:val="00116111"/>
    <w:rsid w:val="0011611A"/>
    <w:rsid w:val="001161B1"/>
    <w:rsid w:val="0011695F"/>
    <w:rsid w:val="00116B81"/>
    <w:rsid w:val="001175AF"/>
    <w:rsid w:val="00120280"/>
    <w:rsid w:val="00120631"/>
    <w:rsid w:val="00120EA3"/>
    <w:rsid w:val="00121CE4"/>
    <w:rsid w:val="00122279"/>
    <w:rsid w:val="00122476"/>
    <w:rsid w:val="00122676"/>
    <w:rsid w:val="001231FA"/>
    <w:rsid w:val="001234C8"/>
    <w:rsid w:val="0012381F"/>
    <w:rsid w:val="0012410D"/>
    <w:rsid w:val="0012454E"/>
    <w:rsid w:val="0012478E"/>
    <w:rsid w:val="001260F6"/>
    <w:rsid w:val="00126348"/>
    <w:rsid w:val="001266E4"/>
    <w:rsid w:val="00126754"/>
    <w:rsid w:val="00127306"/>
    <w:rsid w:val="0013005E"/>
    <w:rsid w:val="001303F0"/>
    <w:rsid w:val="00130CD8"/>
    <w:rsid w:val="001312B9"/>
    <w:rsid w:val="00131303"/>
    <w:rsid w:val="00132118"/>
    <w:rsid w:val="00132121"/>
    <w:rsid w:val="00132AAC"/>
    <w:rsid w:val="00132C1B"/>
    <w:rsid w:val="00132F0C"/>
    <w:rsid w:val="0013337B"/>
    <w:rsid w:val="00133E9E"/>
    <w:rsid w:val="001345D4"/>
    <w:rsid w:val="0013480E"/>
    <w:rsid w:val="001356E1"/>
    <w:rsid w:val="0013581E"/>
    <w:rsid w:val="00135891"/>
    <w:rsid w:val="00136587"/>
    <w:rsid w:val="0013727A"/>
    <w:rsid w:val="00137452"/>
    <w:rsid w:val="0014006D"/>
    <w:rsid w:val="00140E13"/>
    <w:rsid w:val="00142023"/>
    <w:rsid w:val="00143036"/>
    <w:rsid w:val="00143287"/>
    <w:rsid w:val="00143481"/>
    <w:rsid w:val="001435F3"/>
    <w:rsid w:val="001438F4"/>
    <w:rsid w:val="00143905"/>
    <w:rsid w:val="0014426B"/>
    <w:rsid w:val="00144AFA"/>
    <w:rsid w:val="00144BB0"/>
    <w:rsid w:val="00144E7F"/>
    <w:rsid w:val="00144F76"/>
    <w:rsid w:val="00145554"/>
    <w:rsid w:val="001461EF"/>
    <w:rsid w:val="00146553"/>
    <w:rsid w:val="00147107"/>
    <w:rsid w:val="00147114"/>
    <w:rsid w:val="00147184"/>
    <w:rsid w:val="001476EC"/>
    <w:rsid w:val="00147D3A"/>
    <w:rsid w:val="00147F60"/>
    <w:rsid w:val="001503A4"/>
    <w:rsid w:val="00150495"/>
    <w:rsid w:val="00150634"/>
    <w:rsid w:val="00150A7C"/>
    <w:rsid w:val="00150B06"/>
    <w:rsid w:val="00150C3A"/>
    <w:rsid w:val="0015130A"/>
    <w:rsid w:val="001515BD"/>
    <w:rsid w:val="001515D3"/>
    <w:rsid w:val="00153A3B"/>
    <w:rsid w:val="00153A74"/>
    <w:rsid w:val="00153DDB"/>
    <w:rsid w:val="00154896"/>
    <w:rsid w:val="00155052"/>
    <w:rsid w:val="001554C6"/>
    <w:rsid w:val="00156982"/>
    <w:rsid w:val="00157255"/>
    <w:rsid w:val="001572F7"/>
    <w:rsid w:val="00157C93"/>
    <w:rsid w:val="00157EDF"/>
    <w:rsid w:val="00160397"/>
    <w:rsid w:val="001603D6"/>
    <w:rsid w:val="00160A5D"/>
    <w:rsid w:val="00160E46"/>
    <w:rsid w:val="00162058"/>
    <w:rsid w:val="0016238A"/>
    <w:rsid w:val="00162D89"/>
    <w:rsid w:val="001630E3"/>
    <w:rsid w:val="001632C8"/>
    <w:rsid w:val="0016365F"/>
    <w:rsid w:val="001639D3"/>
    <w:rsid w:val="00163E0E"/>
    <w:rsid w:val="00163FD8"/>
    <w:rsid w:val="00164A45"/>
    <w:rsid w:val="00164DEB"/>
    <w:rsid w:val="00165163"/>
    <w:rsid w:val="001653DF"/>
    <w:rsid w:val="001654F0"/>
    <w:rsid w:val="00165A6B"/>
    <w:rsid w:val="00166232"/>
    <w:rsid w:val="00166C2E"/>
    <w:rsid w:val="00166EB4"/>
    <w:rsid w:val="0016757B"/>
    <w:rsid w:val="00167A28"/>
    <w:rsid w:val="00167BB2"/>
    <w:rsid w:val="00167EE5"/>
    <w:rsid w:val="00170108"/>
    <w:rsid w:val="00172246"/>
    <w:rsid w:val="00172707"/>
    <w:rsid w:val="00172A83"/>
    <w:rsid w:val="00172B71"/>
    <w:rsid w:val="00172BC0"/>
    <w:rsid w:val="00172CF6"/>
    <w:rsid w:val="001734A0"/>
    <w:rsid w:val="001738B7"/>
    <w:rsid w:val="00173E02"/>
    <w:rsid w:val="00174214"/>
    <w:rsid w:val="00174741"/>
    <w:rsid w:val="0017494A"/>
    <w:rsid w:val="00174B37"/>
    <w:rsid w:val="001757A0"/>
    <w:rsid w:val="00175AB5"/>
    <w:rsid w:val="00175BA3"/>
    <w:rsid w:val="0017632A"/>
    <w:rsid w:val="001764A1"/>
    <w:rsid w:val="00176615"/>
    <w:rsid w:val="00176A5F"/>
    <w:rsid w:val="00176CCB"/>
    <w:rsid w:val="00176D85"/>
    <w:rsid w:val="00177124"/>
    <w:rsid w:val="0017760F"/>
    <w:rsid w:val="00180E82"/>
    <w:rsid w:val="0018122F"/>
    <w:rsid w:val="00181C73"/>
    <w:rsid w:val="001826FC"/>
    <w:rsid w:val="0018281D"/>
    <w:rsid w:val="00182EB9"/>
    <w:rsid w:val="0018351D"/>
    <w:rsid w:val="001840CE"/>
    <w:rsid w:val="0018416D"/>
    <w:rsid w:val="00184326"/>
    <w:rsid w:val="00184670"/>
    <w:rsid w:val="00184B39"/>
    <w:rsid w:val="001855E9"/>
    <w:rsid w:val="00185BDD"/>
    <w:rsid w:val="00186713"/>
    <w:rsid w:val="001867AE"/>
    <w:rsid w:val="00187701"/>
    <w:rsid w:val="00187F8F"/>
    <w:rsid w:val="001903D8"/>
    <w:rsid w:val="001905A5"/>
    <w:rsid w:val="0019066F"/>
    <w:rsid w:val="00190E31"/>
    <w:rsid w:val="001913E8"/>
    <w:rsid w:val="00191F32"/>
    <w:rsid w:val="001920A5"/>
    <w:rsid w:val="00192613"/>
    <w:rsid w:val="00192740"/>
    <w:rsid w:val="0019279F"/>
    <w:rsid w:val="0019285D"/>
    <w:rsid w:val="00192A51"/>
    <w:rsid w:val="00192B89"/>
    <w:rsid w:val="00192C4A"/>
    <w:rsid w:val="00192CAD"/>
    <w:rsid w:val="00193047"/>
    <w:rsid w:val="00193AE4"/>
    <w:rsid w:val="00193E14"/>
    <w:rsid w:val="00193F46"/>
    <w:rsid w:val="00194FA9"/>
    <w:rsid w:val="00195098"/>
    <w:rsid w:val="001955A7"/>
    <w:rsid w:val="00195701"/>
    <w:rsid w:val="001958EA"/>
    <w:rsid w:val="00195B60"/>
    <w:rsid w:val="00195B80"/>
    <w:rsid w:val="00196C1B"/>
    <w:rsid w:val="001973A0"/>
    <w:rsid w:val="00197A91"/>
    <w:rsid w:val="001A030D"/>
    <w:rsid w:val="001A0487"/>
    <w:rsid w:val="001A0DE8"/>
    <w:rsid w:val="001A0F7C"/>
    <w:rsid w:val="001A111F"/>
    <w:rsid w:val="001A1136"/>
    <w:rsid w:val="001A14F2"/>
    <w:rsid w:val="001A1804"/>
    <w:rsid w:val="001A1B26"/>
    <w:rsid w:val="001A1B9F"/>
    <w:rsid w:val="001A2498"/>
    <w:rsid w:val="001A263A"/>
    <w:rsid w:val="001A339A"/>
    <w:rsid w:val="001A4CEE"/>
    <w:rsid w:val="001A514A"/>
    <w:rsid w:val="001A54D2"/>
    <w:rsid w:val="001A5F3B"/>
    <w:rsid w:val="001A61E6"/>
    <w:rsid w:val="001A6400"/>
    <w:rsid w:val="001A643B"/>
    <w:rsid w:val="001A681B"/>
    <w:rsid w:val="001A6975"/>
    <w:rsid w:val="001A6B09"/>
    <w:rsid w:val="001A6B3E"/>
    <w:rsid w:val="001A7723"/>
    <w:rsid w:val="001A77A9"/>
    <w:rsid w:val="001B0B3C"/>
    <w:rsid w:val="001B1720"/>
    <w:rsid w:val="001B1D88"/>
    <w:rsid w:val="001B1F2E"/>
    <w:rsid w:val="001B2971"/>
    <w:rsid w:val="001B2A70"/>
    <w:rsid w:val="001B388E"/>
    <w:rsid w:val="001B415B"/>
    <w:rsid w:val="001B459F"/>
    <w:rsid w:val="001B61CA"/>
    <w:rsid w:val="001B6513"/>
    <w:rsid w:val="001B653C"/>
    <w:rsid w:val="001B68D6"/>
    <w:rsid w:val="001B701F"/>
    <w:rsid w:val="001B7321"/>
    <w:rsid w:val="001B73CC"/>
    <w:rsid w:val="001B7C37"/>
    <w:rsid w:val="001C1501"/>
    <w:rsid w:val="001C16D7"/>
    <w:rsid w:val="001C1DEA"/>
    <w:rsid w:val="001C215C"/>
    <w:rsid w:val="001C2408"/>
    <w:rsid w:val="001C2714"/>
    <w:rsid w:val="001C2B1B"/>
    <w:rsid w:val="001C2B2A"/>
    <w:rsid w:val="001C2DAB"/>
    <w:rsid w:val="001C2DD2"/>
    <w:rsid w:val="001C2E36"/>
    <w:rsid w:val="001C34BD"/>
    <w:rsid w:val="001C36F4"/>
    <w:rsid w:val="001C4A5F"/>
    <w:rsid w:val="001C5176"/>
    <w:rsid w:val="001C544B"/>
    <w:rsid w:val="001C59A5"/>
    <w:rsid w:val="001C5BBE"/>
    <w:rsid w:val="001C6CB0"/>
    <w:rsid w:val="001C6DA2"/>
    <w:rsid w:val="001C6DC5"/>
    <w:rsid w:val="001C775B"/>
    <w:rsid w:val="001D0E44"/>
    <w:rsid w:val="001D1259"/>
    <w:rsid w:val="001D1615"/>
    <w:rsid w:val="001D1D8E"/>
    <w:rsid w:val="001D228C"/>
    <w:rsid w:val="001D22E0"/>
    <w:rsid w:val="001D24CE"/>
    <w:rsid w:val="001D2DC6"/>
    <w:rsid w:val="001D3446"/>
    <w:rsid w:val="001D3702"/>
    <w:rsid w:val="001D3AF4"/>
    <w:rsid w:val="001D4E20"/>
    <w:rsid w:val="001D77EC"/>
    <w:rsid w:val="001D7C32"/>
    <w:rsid w:val="001D7CE2"/>
    <w:rsid w:val="001E00B9"/>
    <w:rsid w:val="001E0517"/>
    <w:rsid w:val="001E05C0"/>
    <w:rsid w:val="001E05DF"/>
    <w:rsid w:val="001E07EB"/>
    <w:rsid w:val="001E0F27"/>
    <w:rsid w:val="001E1792"/>
    <w:rsid w:val="001E209F"/>
    <w:rsid w:val="001E2731"/>
    <w:rsid w:val="001E2764"/>
    <w:rsid w:val="001E2AE0"/>
    <w:rsid w:val="001E2C4B"/>
    <w:rsid w:val="001E33B9"/>
    <w:rsid w:val="001E3C00"/>
    <w:rsid w:val="001E3EA0"/>
    <w:rsid w:val="001E54A0"/>
    <w:rsid w:val="001E5B91"/>
    <w:rsid w:val="001E6D80"/>
    <w:rsid w:val="001E6FD8"/>
    <w:rsid w:val="001E7012"/>
    <w:rsid w:val="001E72BE"/>
    <w:rsid w:val="001F07D3"/>
    <w:rsid w:val="001F0883"/>
    <w:rsid w:val="001F0A1D"/>
    <w:rsid w:val="001F172A"/>
    <w:rsid w:val="001F26A2"/>
    <w:rsid w:val="001F2738"/>
    <w:rsid w:val="001F2842"/>
    <w:rsid w:val="001F2A96"/>
    <w:rsid w:val="001F2F42"/>
    <w:rsid w:val="001F341F"/>
    <w:rsid w:val="001F35C6"/>
    <w:rsid w:val="001F3CDA"/>
    <w:rsid w:val="001F3DA5"/>
    <w:rsid w:val="001F42B4"/>
    <w:rsid w:val="001F5809"/>
    <w:rsid w:val="001F58A4"/>
    <w:rsid w:val="001F5FC6"/>
    <w:rsid w:val="001F652B"/>
    <w:rsid w:val="001F6611"/>
    <w:rsid w:val="001F727C"/>
    <w:rsid w:val="001F7697"/>
    <w:rsid w:val="00200227"/>
    <w:rsid w:val="002003F4"/>
    <w:rsid w:val="00200F96"/>
    <w:rsid w:val="00201228"/>
    <w:rsid w:val="00201AD7"/>
    <w:rsid w:val="00201AEC"/>
    <w:rsid w:val="00202124"/>
    <w:rsid w:val="00202432"/>
    <w:rsid w:val="00202894"/>
    <w:rsid w:val="00202AB7"/>
    <w:rsid w:val="00202F31"/>
    <w:rsid w:val="002030E6"/>
    <w:rsid w:val="00203170"/>
    <w:rsid w:val="002032FF"/>
    <w:rsid w:val="002035EE"/>
    <w:rsid w:val="002050C6"/>
    <w:rsid w:val="00205488"/>
    <w:rsid w:val="002062DE"/>
    <w:rsid w:val="00206453"/>
    <w:rsid w:val="00206530"/>
    <w:rsid w:val="002074C0"/>
    <w:rsid w:val="002077C9"/>
    <w:rsid w:val="00210980"/>
    <w:rsid w:val="002109EF"/>
    <w:rsid w:val="00210C13"/>
    <w:rsid w:val="00211037"/>
    <w:rsid w:val="00211465"/>
    <w:rsid w:val="002114C3"/>
    <w:rsid w:val="00211701"/>
    <w:rsid w:val="00211A65"/>
    <w:rsid w:val="00211CCE"/>
    <w:rsid w:val="00211E6B"/>
    <w:rsid w:val="00212055"/>
    <w:rsid w:val="00212CCD"/>
    <w:rsid w:val="00212F5B"/>
    <w:rsid w:val="00212F74"/>
    <w:rsid w:val="00212FDD"/>
    <w:rsid w:val="00213344"/>
    <w:rsid w:val="00213689"/>
    <w:rsid w:val="00213825"/>
    <w:rsid w:val="00213CE9"/>
    <w:rsid w:val="00213CEB"/>
    <w:rsid w:val="0021404D"/>
    <w:rsid w:val="00215564"/>
    <w:rsid w:val="002157DF"/>
    <w:rsid w:val="002165EC"/>
    <w:rsid w:val="0021719E"/>
    <w:rsid w:val="00217EF4"/>
    <w:rsid w:val="002204B0"/>
    <w:rsid w:val="002204E0"/>
    <w:rsid w:val="002206A4"/>
    <w:rsid w:val="00220744"/>
    <w:rsid w:val="002208ED"/>
    <w:rsid w:val="00221B71"/>
    <w:rsid w:val="00221BAF"/>
    <w:rsid w:val="00222ECE"/>
    <w:rsid w:val="00222F1E"/>
    <w:rsid w:val="00222FBD"/>
    <w:rsid w:val="00222FDB"/>
    <w:rsid w:val="00223177"/>
    <w:rsid w:val="002238C3"/>
    <w:rsid w:val="00223A8E"/>
    <w:rsid w:val="00223F19"/>
    <w:rsid w:val="00224040"/>
    <w:rsid w:val="002240C4"/>
    <w:rsid w:val="00224AB4"/>
    <w:rsid w:val="00224B4E"/>
    <w:rsid w:val="00224F20"/>
    <w:rsid w:val="0022596C"/>
    <w:rsid w:val="00225D03"/>
    <w:rsid w:val="00225D99"/>
    <w:rsid w:val="00225F38"/>
    <w:rsid w:val="002260CB"/>
    <w:rsid w:val="002262D5"/>
    <w:rsid w:val="00226642"/>
    <w:rsid w:val="00226D39"/>
    <w:rsid w:val="002272DD"/>
    <w:rsid w:val="002279B4"/>
    <w:rsid w:val="00227E14"/>
    <w:rsid w:val="00227FDD"/>
    <w:rsid w:val="00230241"/>
    <w:rsid w:val="002302C0"/>
    <w:rsid w:val="002308BA"/>
    <w:rsid w:val="00230904"/>
    <w:rsid w:val="00230952"/>
    <w:rsid w:val="00231980"/>
    <w:rsid w:val="00231B86"/>
    <w:rsid w:val="00231FFF"/>
    <w:rsid w:val="002320F1"/>
    <w:rsid w:val="00232277"/>
    <w:rsid w:val="002322FB"/>
    <w:rsid w:val="00233198"/>
    <w:rsid w:val="00233569"/>
    <w:rsid w:val="00233D7E"/>
    <w:rsid w:val="002343BC"/>
    <w:rsid w:val="002344F4"/>
    <w:rsid w:val="00234C39"/>
    <w:rsid w:val="0023553B"/>
    <w:rsid w:val="002356FD"/>
    <w:rsid w:val="00235981"/>
    <w:rsid w:val="00235DB1"/>
    <w:rsid w:val="002362FE"/>
    <w:rsid w:val="00236E06"/>
    <w:rsid w:val="00237E0B"/>
    <w:rsid w:val="00240366"/>
    <w:rsid w:val="00240D03"/>
    <w:rsid w:val="00240DD3"/>
    <w:rsid w:val="00240E28"/>
    <w:rsid w:val="0024121C"/>
    <w:rsid w:val="0024160C"/>
    <w:rsid w:val="002419A6"/>
    <w:rsid w:val="00241B59"/>
    <w:rsid w:val="0024204A"/>
    <w:rsid w:val="00242649"/>
    <w:rsid w:val="0024318A"/>
    <w:rsid w:val="0024343A"/>
    <w:rsid w:val="0024377A"/>
    <w:rsid w:val="00244343"/>
    <w:rsid w:val="00244EEF"/>
    <w:rsid w:val="00245230"/>
    <w:rsid w:val="002460C1"/>
    <w:rsid w:val="00246A93"/>
    <w:rsid w:val="00247351"/>
    <w:rsid w:val="00247447"/>
    <w:rsid w:val="002476C8"/>
    <w:rsid w:val="002479F6"/>
    <w:rsid w:val="00247CA9"/>
    <w:rsid w:val="00247FE0"/>
    <w:rsid w:val="00250823"/>
    <w:rsid w:val="00250A26"/>
    <w:rsid w:val="00250EAC"/>
    <w:rsid w:val="002511CF"/>
    <w:rsid w:val="00251394"/>
    <w:rsid w:val="00251BA0"/>
    <w:rsid w:val="0025276A"/>
    <w:rsid w:val="00252A52"/>
    <w:rsid w:val="002531ED"/>
    <w:rsid w:val="00253F06"/>
    <w:rsid w:val="002546F1"/>
    <w:rsid w:val="00254789"/>
    <w:rsid w:val="0025488C"/>
    <w:rsid w:val="00254B4D"/>
    <w:rsid w:val="00254E2A"/>
    <w:rsid w:val="00255020"/>
    <w:rsid w:val="002552D2"/>
    <w:rsid w:val="0025570A"/>
    <w:rsid w:val="00255AAF"/>
    <w:rsid w:val="00256577"/>
    <w:rsid w:val="00256C94"/>
    <w:rsid w:val="002572BE"/>
    <w:rsid w:val="00257779"/>
    <w:rsid w:val="002577A3"/>
    <w:rsid w:val="00260687"/>
    <w:rsid w:val="00260A21"/>
    <w:rsid w:val="00260ADA"/>
    <w:rsid w:val="002612FA"/>
    <w:rsid w:val="00261300"/>
    <w:rsid w:val="00261377"/>
    <w:rsid w:val="0026183D"/>
    <w:rsid w:val="0026197A"/>
    <w:rsid w:val="00261A5E"/>
    <w:rsid w:val="00262E6A"/>
    <w:rsid w:val="00262ED1"/>
    <w:rsid w:val="002638B4"/>
    <w:rsid w:val="00263B32"/>
    <w:rsid w:val="00263F55"/>
    <w:rsid w:val="0026427D"/>
    <w:rsid w:val="00264D02"/>
    <w:rsid w:val="00265282"/>
    <w:rsid w:val="00265454"/>
    <w:rsid w:val="00265B9C"/>
    <w:rsid w:val="00266213"/>
    <w:rsid w:val="0026637A"/>
    <w:rsid w:val="002664E6"/>
    <w:rsid w:val="00266B10"/>
    <w:rsid w:val="00266B1A"/>
    <w:rsid w:val="002676FD"/>
    <w:rsid w:val="0027075D"/>
    <w:rsid w:val="00270D03"/>
    <w:rsid w:val="00270F30"/>
    <w:rsid w:val="00271824"/>
    <w:rsid w:val="0027191F"/>
    <w:rsid w:val="00271988"/>
    <w:rsid w:val="00271D13"/>
    <w:rsid w:val="002720FA"/>
    <w:rsid w:val="00272498"/>
    <w:rsid w:val="00272684"/>
    <w:rsid w:val="00272850"/>
    <w:rsid w:val="00272928"/>
    <w:rsid w:val="00272BB6"/>
    <w:rsid w:val="00272CE0"/>
    <w:rsid w:val="00272EA7"/>
    <w:rsid w:val="00272F79"/>
    <w:rsid w:val="00273034"/>
    <w:rsid w:val="0027436A"/>
    <w:rsid w:val="0027458C"/>
    <w:rsid w:val="00274A2A"/>
    <w:rsid w:val="00274EBE"/>
    <w:rsid w:val="00275223"/>
    <w:rsid w:val="0027547F"/>
    <w:rsid w:val="00276206"/>
    <w:rsid w:val="00276AF1"/>
    <w:rsid w:val="0027784E"/>
    <w:rsid w:val="00277C39"/>
    <w:rsid w:val="00277E23"/>
    <w:rsid w:val="00280149"/>
    <w:rsid w:val="00282134"/>
    <w:rsid w:val="00282425"/>
    <w:rsid w:val="00282B64"/>
    <w:rsid w:val="00282DF2"/>
    <w:rsid w:val="00283336"/>
    <w:rsid w:val="00283393"/>
    <w:rsid w:val="002836F4"/>
    <w:rsid w:val="00283713"/>
    <w:rsid w:val="00283968"/>
    <w:rsid w:val="00283A0B"/>
    <w:rsid w:val="002842FE"/>
    <w:rsid w:val="00284BFA"/>
    <w:rsid w:val="00285060"/>
    <w:rsid w:val="002853CA"/>
    <w:rsid w:val="00285731"/>
    <w:rsid w:val="00285AC0"/>
    <w:rsid w:val="00285C27"/>
    <w:rsid w:val="002860DA"/>
    <w:rsid w:val="002860FF"/>
    <w:rsid w:val="00286124"/>
    <w:rsid w:val="002862A4"/>
    <w:rsid w:val="00286BB7"/>
    <w:rsid w:val="00286BED"/>
    <w:rsid w:val="00287994"/>
    <w:rsid w:val="00287B06"/>
    <w:rsid w:val="00287B2A"/>
    <w:rsid w:val="00287ECC"/>
    <w:rsid w:val="0029034B"/>
    <w:rsid w:val="0029057C"/>
    <w:rsid w:val="002909D6"/>
    <w:rsid w:val="00290D64"/>
    <w:rsid w:val="002913F9"/>
    <w:rsid w:val="00291574"/>
    <w:rsid w:val="00291C72"/>
    <w:rsid w:val="00291D4A"/>
    <w:rsid w:val="00292309"/>
    <w:rsid w:val="00292573"/>
    <w:rsid w:val="00292AEC"/>
    <w:rsid w:val="00292D1D"/>
    <w:rsid w:val="002931CB"/>
    <w:rsid w:val="002940CF"/>
    <w:rsid w:val="0029442E"/>
    <w:rsid w:val="002949F9"/>
    <w:rsid w:val="00294A2C"/>
    <w:rsid w:val="00294B74"/>
    <w:rsid w:val="00294C03"/>
    <w:rsid w:val="0029512E"/>
    <w:rsid w:val="0029523B"/>
    <w:rsid w:val="00295935"/>
    <w:rsid w:val="0029596C"/>
    <w:rsid w:val="00296EFA"/>
    <w:rsid w:val="002971CE"/>
    <w:rsid w:val="0029720F"/>
    <w:rsid w:val="00297ACA"/>
    <w:rsid w:val="002A0290"/>
    <w:rsid w:val="002A05A5"/>
    <w:rsid w:val="002A1351"/>
    <w:rsid w:val="002A172E"/>
    <w:rsid w:val="002A182E"/>
    <w:rsid w:val="002A183D"/>
    <w:rsid w:val="002A2923"/>
    <w:rsid w:val="002A2DE3"/>
    <w:rsid w:val="002A3277"/>
    <w:rsid w:val="002A3B3E"/>
    <w:rsid w:val="002A3F92"/>
    <w:rsid w:val="002A4609"/>
    <w:rsid w:val="002A4D63"/>
    <w:rsid w:val="002A52AA"/>
    <w:rsid w:val="002A55C5"/>
    <w:rsid w:val="002A6EAA"/>
    <w:rsid w:val="002B0767"/>
    <w:rsid w:val="002B0E68"/>
    <w:rsid w:val="002B1179"/>
    <w:rsid w:val="002B1C54"/>
    <w:rsid w:val="002B1F5A"/>
    <w:rsid w:val="002B30B9"/>
    <w:rsid w:val="002B4236"/>
    <w:rsid w:val="002B44FE"/>
    <w:rsid w:val="002B469D"/>
    <w:rsid w:val="002B47CC"/>
    <w:rsid w:val="002B4AA1"/>
    <w:rsid w:val="002B50DF"/>
    <w:rsid w:val="002B51F2"/>
    <w:rsid w:val="002B524A"/>
    <w:rsid w:val="002B5995"/>
    <w:rsid w:val="002B60C1"/>
    <w:rsid w:val="002B6498"/>
    <w:rsid w:val="002B666C"/>
    <w:rsid w:val="002B6970"/>
    <w:rsid w:val="002B76FF"/>
    <w:rsid w:val="002B7915"/>
    <w:rsid w:val="002C05CA"/>
    <w:rsid w:val="002C0BEC"/>
    <w:rsid w:val="002C0F9D"/>
    <w:rsid w:val="002C1335"/>
    <w:rsid w:val="002C138F"/>
    <w:rsid w:val="002C1483"/>
    <w:rsid w:val="002C18BB"/>
    <w:rsid w:val="002C2426"/>
    <w:rsid w:val="002C2AD1"/>
    <w:rsid w:val="002C2EEF"/>
    <w:rsid w:val="002C30E2"/>
    <w:rsid w:val="002C3F78"/>
    <w:rsid w:val="002C44A3"/>
    <w:rsid w:val="002C4654"/>
    <w:rsid w:val="002C4F87"/>
    <w:rsid w:val="002C5978"/>
    <w:rsid w:val="002C59BD"/>
    <w:rsid w:val="002C5F33"/>
    <w:rsid w:val="002C65DB"/>
    <w:rsid w:val="002C6DC8"/>
    <w:rsid w:val="002C7262"/>
    <w:rsid w:val="002C7BB6"/>
    <w:rsid w:val="002D0CE8"/>
    <w:rsid w:val="002D0D51"/>
    <w:rsid w:val="002D0F04"/>
    <w:rsid w:val="002D1A1A"/>
    <w:rsid w:val="002D1D4D"/>
    <w:rsid w:val="002D2B1C"/>
    <w:rsid w:val="002D3093"/>
    <w:rsid w:val="002D33E0"/>
    <w:rsid w:val="002D35A7"/>
    <w:rsid w:val="002D35BE"/>
    <w:rsid w:val="002D3930"/>
    <w:rsid w:val="002D3C9E"/>
    <w:rsid w:val="002D3EA4"/>
    <w:rsid w:val="002D49D7"/>
    <w:rsid w:val="002D4DE5"/>
    <w:rsid w:val="002D4E16"/>
    <w:rsid w:val="002D573A"/>
    <w:rsid w:val="002D6055"/>
    <w:rsid w:val="002D6216"/>
    <w:rsid w:val="002D67C4"/>
    <w:rsid w:val="002D6931"/>
    <w:rsid w:val="002D6AF2"/>
    <w:rsid w:val="002D78F5"/>
    <w:rsid w:val="002D79C3"/>
    <w:rsid w:val="002E01B5"/>
    <w:rsid w:val="002E0208"/>
    <w:rsid w:val="002E04CC"/>
    <w:rsid w:val="002E0CFC"/>
    <w:rsid w:val="002E114D"/>
    <w:rsid w:val="002E179D"/>
    <w:rsid w:val="002E1932"/>
    <w:rsid w:val="002E1DA0"/>
    <w:rsid w:val="002E247D"/>
    <w:rsid w:val="002E2E24"/>
    <w:rsid w:val="002E31A5"/>
    <w:rsid w:val="002E3C7A"/>
    <w:rsid w:val="002E3CC1"/>
    <w:rsid w:val="002E4104"/>
    <w:rsid w:val="002E5196"/>
    <w:rsid w:val="002E6BF9"/>
    <w:rsid w:val="002E733D"/>
    <w:rsid w:val="002E746E"/>
    <w:rsid w:val="002E748B"/>
    <w:rsid w:val="002E7CFC"/>
    <w:rsid w:val="002F0196"/>
    <w:rsid w:val="002F02FE"/>
    <w:rsid w:val="002F07A0"/>
    <w:rsid w:val="002F0B0F"/>
    <w:rsid w:val="002F0BC4"/>
    <w:rsid w:val="002F0CF4"/>
    <w:rsid w:val="002F15EF"/>
    <w:rsid w:val="002F1915"/>
    <w:rsid w:val="002F26C2"/>
    <w:rsid w:val="002F2903"/>
    <w:rsid w:val="002F3795"/>
    <w:rsid w:val="002F3816"/>
    <w:rsid w:val="002F4A69"/>
    <w:rsid w:val="002F4BBF"/>
    <w:rsid w:val="002F4CAB"/>
    <w:rsid w:val="002F58D6"/>
    <w:rsid w:val="002F5BD0"/>
    <w:rsid w:val="002F625D"/>
    <w:rsid w:val="002F6606"/>
    <w:rsid w:val="002F6C98"/>
    <w:rsid w:val="002F72D7"/>
    <w:rsid w:val="002F76BE"/>
    <w:rsid w:val="002F7C91"/>
    <w:rsid w:val="00301D12"/>
    <w:rsid w:val="00302717"/>
    <w:rsid w:val="00302D0C"/>
    <w:rsid w:val="00302EF5"/>
    <w:rsid w:val="00302F9C"/>
    <w:rsid w:val="003035FA"/>
    <w:rsid w:val="00303923"/>
    <w:rsid w:val="00303B2B"/>
    <w:rsid w:val="00304436"/>
    <w:rsid w:val="00304995"/>
    <w:rsid w:val="00304AF0"/>
    <w:rsid w:val="00304FFD"/>
    <w:rsid w:val="0030515A"/>
    <w:rsid w:val="00305225"/>
    <w:rsid w:val="003055A8"/>
    <w:rsid w:val="00305625"/>
    <w:rsid w:val="00305EFC"/>
    <w:rsid w:val="00305F68"/>
    <w:rsid w:val="00306078"/>
    <w:rsid w:val="003062EF"/>
    <w:rsid w:val="00306D2E"/>
    <w:rsid w:val="00306EB8"/>
    <w:rsid w:val="00310159"/>
    <w:rsid w:val="00310C62"/>
    <w:rsid w:val="0031111B"/>
    <w:rsid w:val="00311715"/>
    <w:rsid w:val="00311734"/>
    <w:rsid w:val="00311F86"/>
    <w:rsid w:val="00312CB3"/>
    <w:rsid w:val="00312E4B"/>
    <w:rsid w:val="003130E6"/>
    <w:rsid w:val="003138AF"/>
    <w:rsid w:val="00313DE6"/>
    <w:rsid w:val="0031408A"/>
    <w:rsid w:val="0031416A"/>
    <w:rsid w:val="00314777"/>
    <w:rsid w:val="00314A87"/>
    <w:rsid w:val="0031530E"/>
    <w:rsid w:val="00315385"/>
    <w:rsid w:val="0031595D"/>
    <w:rsid w:val="00315AD4"/>
    <w:rsid w:val="00316015"/>
    <w:rsid w:val="003163E1"/>
    <w:rsid w:val="003165F2"/>
    <w:rsid w:val="003168D3"/>
    <w:rsid w:val="00316FBC"/>
    <w:rsid w:val="00317035"/>
    <w:rsid w:val="00317302"/>
    <w:rsid w:val="0032005F"/>
    <w:rsid w:val="003202F8"/>
    <w:rsid w:val="00320405"/>
    <w:rsid w:val="00320585"/>
    <w:rsid w:val="00320850"/>
    <w:rsid w:val="00320E50"/>
    <w:rsid w:val="00320F37"/>
    <w:rsid w:val="00321AB1"/>
    <w:rsid w:val="00322F05"/>
    <w:rsid w:val="00322F8E"/>
    <w:rsid w:val="003245BF"/>
    <w:rsid w:val="00324E18"/>
    <w:rsid w:val="0032562E"/>
    <w:rsid w:val="00325869"/>
    <w:rsid w:val="00325A18"/>
    <w:rsid w:val="00325B83"/>
    <w:rsid w:val="00325F21"/>
    <w:rsid w:val="00325FDE"/>
    <w:rsid w:val="00326235"/>
    <w:rsid w:val="00326FB8"/>
    <w:rsid w:val="00327849"/>
    <w:rsid w:val="00327C64"/>
    <w:rsid w:val="003301EA"/>
    <w:rsid w:val="003309FE"/>
    <w:rsid w:val="00330A57"/>
    <w:rsid w:val="00330AD1"/>
    <w:rsid w:val="00330D56"/>
    <w:rsid w:val="0033148C"/>
    <w:rsid w:val="003317E1"/>
    <w:rsid w:val="003317E6"/>
    <w:rsid w:val="003319EC"/>
    <w:rsid w:val="0033306B"/>
    <w:rsid w:val="0033312A"/>
    <w:rsid w:val="003339CB"/>
    <w:rsid w:val="00333E5E"/>
    <w:rsid w:val="00334EA0"/>
    <w:rsid w:val="003352A7"/>
    <w:rsid w:val="00335EC4"/>
    <w:rsid w:val="0033733E"/>
    <w:rsid w:val="0033754B"/>
    <w:rsid w:val="003376AF"/>
    <w:rsid w:val="003378E8"/>
    <w:rsid w:val="003402CA"/>
    <w:rsid w:val="00340413"/>
    <w:rsid w:val="003404A8"/>
    <w:rsid w:val="0034063D"/>
    <w:rsid w:val="0034086A"/>
    <w:rsid w:val="0034098B"/>
    <w:rsid w:val="00341196"/>
    <w:rsid w:val="00341503"/>
    <w:rsid w:val="003425F1"/>
    <w:rsid w:val="00343995"/>
    <w:rsid w:val="00343FBC"/>
    <w:rsid w:val="00344286"/>
    <w:rsid w:val="003450AF"/>
    <w:rsid w:val="00346770"/>
    <w:rsid w:val="00346863"/>
    <w:rsid w:val="00347680"/>
    <w:rsid w:val="00347CAB"/>
    <w:rsid w:val="00350193"/>
    <w:rsid w:val="00350473"/>
    <w:rsid w:val="00350989"/>
    <w:rsid w:val="00350D0F"/>
    <w:rsid w:val="00350DE4"/>
    <w:rsid w:val="0035162D"/>
    <w:rsid w:val="0035186B"/>
    <w:rsid w:val="00351E59"/>
    <w:rsid w:val="00351E6C"/>
    <w:rsid w:val="00351EA2"/>
    <w:rsid w:val="00352677"/>
    <w:rsid w:val="00352695"/>
    <w:rsid w:val="00352ADF"/>
    <w:rsid w:val="00352C3D"/>
    <w:rsid w:val="003537A6"/>
    <w:rsid w:val="00353945"/>
    <w:rsid w:val="00353A92"/>
    <w:rsid w:val="00353BAC"/>
    <w:rsid w:val="00353CDD"/>
    <w:rsid w:val="00354109"/>
    <w:rsid w:val="00354280"/>
    <w:rsid w:val="00354AFF"/>
    <w:rsid w:val="003558ED"/>
    <w:rsid w:val="00355FC2"/>
    <w:rsid w:val="00356CB9"/>
    <w:rsid w:val="00356F0A"/>
    <w:rsid w:val="0035796E"/>
    <w:rsid w:val="00357A0E"/>
    <w:rsid w:val="00357C0B"/>
    <w:rsid w:val="00357DC4"/>
    <w:rsid w:val="00357FF4"/>
    <w:rsid w:val="003606C1"/>
    <w:rsid w:val="00360A5A"/>
    <w:rsid w:val="00360ECB"/>
    <w:rsid w:val="00361856"/>
    <w:rsid w:val="00361974"/>
    <w:rsid w:val="00361A63"/>
    <w:rsid w:val="00361BB5"/>
    <w:rsid w:val="00361D14"/>
    <w:rsid w:val="00362DBE"/>
    <w:rsid w:val="003631F3"/>
    <w:rsid w:val="003634DB"/>
    <w:rsid w:val="0036351A"/>
    <w:rsid w:val="00363742"/>
    <w:rsid w:val="00363AFF"/>
    <w:rsid w:val="00364467"/>
    <w:rsid w:val="00364495"/>
    <w:rsid w:val="00364A42"/>
    <w:rsid w:val="00364C4A"/>
    <w:rsid w:val="00364FB9"/>
    <w:rsid w:val="00365FAA"/>
    <w:rsid w:val="0036694C"/>
    <w:rsid w:val="00366A00"/>
    <w:rsid w:val="00366CD9"/>
    <w:rsid w:val="00366DE6"/>
    <w:rsid w:val="00367756"/>
    <w:rsid w:val="00370242"/>
    <w:rsid w:val="00371123"/>
    <w:rsid w:val="0037239A"/>
    <w:rsid w:val="00373055"/>
    <w:rsid w:val="003730FA"/>
    <w:rsid w:val="00373AEA"/>
    <w:rsid w:val="0037430E"/>
    <w:rsid w:val="003744CB"/>
    <w:rsid w:val="00374FA9"/>
    <w:rsid w:val="003750C7"/>
    <w:rsid w:val="00375AE8"/>
    <w:rsid w:val="00375CEB"/>
    <w:rsid w:val="0037626B"/>
    <w:rsid w:val="00377079"/>
    <w:rsid w:val="003776D3"/>
    <w:rsid w:val="00377988"/>
    <w:rsid w:val="00377D62"/>
    <w:rsid w:val="00377F2D"/>
    <w:rsid w:val="003802E6"/>
    <w:rsid w:val="00380DD9"/>
    <w:rsid w:val="003810B3"/>
    <w:rsid w:val="00381C8F"/>
    <w:rsid w:val="0038324A"/>
    <w:rsid w:val="00383A29"/>
    <w:rsid w:val="00384165"/>
    <w:rsid w:val="003842CB"/>
    <w:rsid w:val="00384B8C"/>
    <w:rsid w:val="00384E78"/>
    <w:rsid w:val="003850A5"/>
    <w:rsid w:val="00386259"/>
    <w:rsid w:val="003871E4"/>
    <w:rsid w:val="003874F6"/>
    <w:rsid w:val="0038794D"/>
    <w:rsid w:val="003879A3"/>
    <w:rsid w:val="00387F2A"/>
    <w:rsid w:val="00390681"/>
    <w:rsid w:val="0039077F"/>
    <w:rsid w:val="0039101B"/>
    <w:rsid w:val="0039171C"/>
    <w:rsid w:val="00392327"/>
    <w:rsid w:val="0039249C"/>
    <w:rsid w:val="00392B48"/>
    <w:rsid w:val="00392D32"/>
    <w:rsid w:val="00392D3F"/>
    <w:rsid w:val="0039367E"/>
    <w:rsid w:val="00393D5E"/>
    <w:rsid w:val="00393FC3"/>
    <w:rsid w:val="003943F8"/>
    <w:rsid w:val="00394CF7"/>
    <w:rsid w:val="0039543E"/>
    <w:rsid w:val="003959D6"/>
    <w:rsid w:val="00395F8C"/>
    <w:rsid w:val="003961EB"/>
    <w:rsid w:val="00396D88"/>
    <w:rsid w:val="00397108"/>
    <w:rsid w:val="00397856"/>
    <w:rsid w:val="003978B0"/>
    <w:rsid w:val="003978F2"/>
    <w:rsid w:val="00397AC2"/>
    <w:rsid w:val="00397AF3"/>
    <w:rsid w:val="00397F11"/>
    <w:rsid w:val="003A06DE"/>
    <w:rsid w:val="003A0CCD"/>
    <w:rsid w:val="003A10D6"/>
    <w:rsid w:val="003A120E"/>
    <w:rsid w:val="003A1294"/>
    <w:rsid w:val="003A16CE"/>
    <w:rsid w:val="003A1901"/>
    <w:rsid w:val="003A197D"/>
    <w:rsid w:val="003A1DEE"/>
    <w:rsid w:val="003A2E3B"/>
    <w:rsid w:val="003A320B"/>
    <w:rsid w:val="003A33E6"/>
    <w:rsid w:val="003A4DA9"/>
    <w:rsid w:val="003A4ED0"/>
    <w:rsid w:val="003A5A51"/>
    <w:rsid w:val="003A5B4C"/>
    <w:rsid w:val="003A5D4E"/>
    <w:rsid w:val="003A6031"/>
    <w:rsid w:val="003A6306"/>
    <w:rsid w:val="003A654F"/>
    <w:rsid w:val="003A6680"/>
    <w:rsid w:val="003A6EA0"/>
    <w:rsid w:val="003A7E90"/>
    <w:rsid w:val="003B0402"/>
    <w:rsid w:val="003B1518"/>
    <w:rsid w:val="003B1834"/>
    <w:rsid w:val="003B19D2"/>
    <w:rsid w:val="003B24A8"/>
    <w:rsid w:val="003B2CA7"/>
    <w:rsid w:val="003B2FAD"/>
    <w:rsid w:val="003B363C"/>
    <w:rsid w:val="003B41D5"/>
    <w:rsid w:val="003B4D1A"/>
    <w:rsid w:val="003B4DDA"/>
    <w:rsid w:val="003B55E9"/>
    <w:rsid w:val="003B5622"/>
    <w:rsid w:val="003B580C"/>
    <w:rsid w:val="003B5DFF"/>
    <w:rsid w:val="003B5E6C"/>
    <w:rsid w:val="003B6157"/>
    <w:rsid w:val="003B625D"/>
    <w:rsid w:val="003B6D32"/>
    <w:rsid w:val="003B7047"/>
    <w:rsid w:val="003B7997"/>
    <w:rsid w:val="003B7CDA"/>
    <w:rsid w:val="003C011A"/>
    <w:rsid w:val="003C030E"/>
    <w:rsid w:val="003C10BC"/>
    <w:rsid w:val="003C1289"/>
    <w:rsid w:val="003C1360"/>
    <w:rsid w:val="003C265C"/>
    <w:rsid w:val="003C2687"/>
    <w:rsid w:val="003C26CA"/>
    <w:rsid w:val="003C2BF2"/>
    <w:rsid w:val="003C2D50"/>
    <w:rsid w:val="003C2F14"/>
    <w:rsid w:val="003C397F"/>
    <w:rsid w:val="003C4D6C"/>
    <w:rsid w:val="003C5060"/>
    <w:rsid w:val="003C531B"/>
    <w:rsid w:val="003C6BD0"/>
    <w:rsid w:val="003C7552"/>
    <w:rsid w:val="003C7904"/>
    <w:rsid w:val="003D0066"/>
    <w:rsid w:val="003D0CC3"/>
    <w:rsid w:val="003D14A1"/>
    <w:rsid w:val="003D1E6D"/>
    <w:rsid w:val="003D219E"/>
    <w:rsid w:val="003D259E"/>
    <w:rsid w:val="003D26A8"/>
    <w:rsid w:val="003D29D5"/>
    <w:rsid w:val="003D2E00"/>
    <w:rsid w:val="003D3067"/>
    <w:rsid w:val="003D352D"/>
    <w:rsid w:val="003D35DA"/>
    <w:rsid w:val="003D3B6F"/>
    <w:rsid w:val="003D4764"/>
    <w:rsid w:val="003D4956"/>
    <w:rsid w:val="003D4963"/>
    <w:rsid w:val="003D507D"/>
    <w:rsid w:val="003D52FC"/>
    <w:rsid w:val="003D5BB1"/>
    <w:rsid w:val="003D60CE"/>
    <w:rsid w:val="003D6585"/>
    <w:rsid w:val="003D66CC"/>
    <w:rsid w:val="003D6BE4"/>
    <w:rsid w:val="003D6E07"/>
    <w:rsid w:val="003D757C"/>
    <w:rsid w:val="003D7DDA"/>
    <w:rsid w:val="003E00D0"/>
    <w:rsid w:val="003E04E0"/>
    <w:rsid w:val="003E11B2"/>
    <w:rsid w:val="003E1762"/>
    <w:rsid w:val="003E190A"/>
    <w:rsid w:val="003E217B"/>
    <w:rsid w:val="003E2A25"/>
    <w:rsid w:val="003E3446"/>
    <w:rsid w:val="003E4C08"/>
    <w:rsid w:val="003E4CE3"/>
    <w:rsid w:val="003E5654"/>
    <w:rsid w:val="003E57D4"/>
    <w:rsid w:val="003E5B22"/>
    <w:rsid w:val="003E5BDC"/>
    <w:rsid w:val="003E6017"/>
    <w:rsid w:val="003E749A"/>
    <w:rsid w:val="003E7BE7"/>
    <w:rsid w:val="003E7D88"/>
    <w:rsid w:val="003F08E6"/>
    <w:rsid w:val="003F08EA"/>
    <w:rsid w:val="003F0904"/>
    <w:rsid w:val="003F0ADD"/>
    <w:rsid w:val="003F0B09"/>
    <w:rsid w:val="003F0BDC"/>
    <w:rsid w:val="003F1494"/>
    <w:rsid w:val="003F1894"/>
    <w:rsid w:val="003F1952"/>
    <w:rsid w:val="003F1D2E"/>
    <w:rsid w:val="003F1D7F"/>
    <w:rsid w:val="003F2362"/>
    <w:rsid w:val="003F2BD2"/>
    <w:rsid w:val="003F2D41"/>
    <w:rsid w:val="003F3CC3"/>
    <w:rsid w:val="003F3E2B"/>
    <w:rsid w:val="003F4206"/>
    <w:rsid w:val="003F4D13"/>
    <w:rsid w:val="003F4D62"/>
    <w:rsid w:val="003F4ECD"/>
    <w:rsid w:val="003F4EF2"/>
    <w:rsid w:val="003F5519"/>
    <w:rsid w:val="003F61C4"/>
    <w:rsid w:val="003F6236"/>
    <w:rsid w:val="003F69AF"/>
    <w:rsid w:val="003F76D5"/>
    <w:rsid w:val="003F770C"/>
    <w:rsid w:val="003F793A"/>
    <w:rsid w:val="003F7D96"/>
    <w:rsid w:val="003F7E5D"/>
    <w:rsid w:val="004002B9"/>
    <w:rsid w:val="004015D7"/>
    <w:rsid w:val="00402934"/>
    <w:rsid w:val="00402BDF"/>
    <w:rsid w:val="00402D69"/>
    <w:rsid w:val="00403928"/>
    <w:rsid w:val="0040417C"/>
    <w:rsid w:val="0040421B"/>
    <w:rsid w:val="00404A6C"/>
    <w:rsid w:val="00404DBD"/>
    <w:rsid w:val="00405605"/>
    <w:rsid w:val="004057EF"/>
    <w:rsid w:val="00405E3B"/>
    <w:rsid w:val="00406A86"/>
    <w:rsid w:val="00406B8E"/>
    <w:rsid w:val="00406BED"/>
    <w:rsid w:val="00407B90"/>
    <w:rsid w:val="00407F0C"/>
    <w:rsid w:val="00410CE9"/>
    <w:rsid w:val="00410D1F"/>
    <w:rsid w:val="00410E9A"/>
    <w:rsid w:val="004111D4"/>
    <w:rsid w:val="004114FC"/>
    <w:rsid w:val="0041152C"/>
    <w:rsid w:val="004119A8"/>
    <w:rsid w:val="00412A1E"/>
    <w:rsid w:val="00412F68"/>
    <w:rsid w:val="0041350B"/>
    <w:rsid w:val="00413B1F"/>
    <w:rsid w:val="00413B27"/>
    <w:rsid w:val="00414A84"/>
    <w:rsid w:val="00414DC2"/>
    <w:rsid w:val="00415047"/>
    <w:rsid w:val="0041545D"/>
    <w:rsid w:val="00415664"/>
    <w:rsid w:val="0041637A"/>
    <w:rsid w:val="00416386"/>
    <w:rsid w:val="00416991"/>
    <w:rsid w:val="00417BFF"/>
    <w:rsid w:val="00417D25"/>
    <w:rsid w:val="0042098B"/>
    <w:rsid w:val="00420A6C"/>
    <w:rsid w:val="00420D7A"/>
    <w:rsid w:val="00420DC4"/>
    <w:rsid w:val="00421180"/>
    <w:rsid w:val="0042192E"/>
    <w:rsid w:val="00421AB0"/>
    <w:rsid w:val="00421E8B"/>
    <w:rsid w:val="00422305"/>
    <w:rsid w:val="00422B8D"/>
    <w:rsid w:val="00422C6A"/>
    <w:rsid w:val="00422DE7"/>
    <w:rsid w:val="00422FE1"/>
    <w:rsid w:val="00423A03"/>
    <w:rsid w:val="00424576"/>
    <w:rsid w:val="004245B5"/>
    <w:rsid w:val="00424E55"/>
    <w:rsid w:val="00425321"/>
    <w:rsid w:val="004257A2"/>
    <w:rsid w:val="004261DE"/>
    <w:rsid w:val="00426806"/>
    <w:rsid w:val="004269BD"/>
    <w:rsid w:val="00426A51"/>
    <w:rsid w:val="00430C29"/>
    <w:rsid w:val="00431BD8"/>
    <w:rsid w:val="00431DDE"/>
    <w:rsid w:val="00432910"/>
    <w:rsid w:val="00432A2F"/>
    <w:rsid w:val="00432E4D"/>
    <w:rsid w:val="00433312"/>
    <w:rsid w:val="004334C0"/>
    <w:rsid w:val="004336CB"/>
    <w:rsid w:val="00433C8C"/>
    <w:rsid w:val="0043442D"/>
    <w:rsid w:val="004345D8"/>
    <w:rsid w:val="00434C0D"/>
    <w:rsid w:val="004359ED"/>
    <w:rsid w:val="004363AE"/>
    <w:rsid w:val="00436922"/>
    <w:rsid w:val="00436E0A"/>
    <w:rsid w:val="00437010"/>
    <w:rsid w:val="00437FC7"/>
    <w:rsid w:val="0044011E"/>
    <w:rsid w:val="004401AA"/>
    <w:rsid w:val="004404D6"/>
    <w:rsid w:val="00440F10"/>
    <w:rsid w:val="00440FE5"/>
    <w:rsid w:val="00441249"/>
    <w:rsid w:val="00441DC1"/>
    <w:rsid w:val="00441EB4"/>
    <w:rsid w:val="00441F44"/>
    <w:rsid w:val="004422DA"/>
    <w:rsid w:val="00442E1F"/>
    <w:rsid w:val="00443B0F"/>
    <w:rsid w:val="00444D75"/>
    <w:rsid w:val="00444D7B"/>
    <w:rsid w:val="004451BE"/>
    <w:rsid w:val="0044605C"/>
    <w:rsid w:val="00446329"/>
    <w:rsid w:val="004463BD"/>
    <w:rsid w:val="00446E42"/>
    <w:rsid w:val="00446E76"/>
    <w:rsid w:val="0044701C"/>
    <w:rsid w:val="00447419"/>
    <w:rsid w:val="00447970"/>
    <w:rsid w:val="00447AF4"/>
    <w:rsid w:val="004503E0"/>
    <w:rsid w:val="0045078E"/>
    <w:rsid w:val="00451071"/>
    <w:rsid w:val="00451B47"/>
    <w:rsid w:val="00452173"/>
    <w:rsid w:val="00452926"/>
    <w:rsid w:val="004534EA"/>
    <w:rsid w:val="0045393B"/>
    <w:rsid w:val="0045416E"/>
    <w:rsid w:val="00454447"/>
    <w:rsid w:val="0045448E"/>
    <w:rsid w:val="0045467C"/>
    <w:rsid w:val="00454731"/>
    <w:rsid w:val="00454D95"/>
    <w:rsid w:val="004558C6"/>
    <w:rsid w:val="00455DCF"/>
    <w:rsid w:val="00456145"/>
    <w:rsid w:val="004564CD"/>
    <w:rsid w:val="00456C49"/>
    <w:rsid w:val="00456D05"/>
    <w:rsid w:val="00456EB9"/>
    <w:rsid w:val="00457303"/>
    <w:rsid w:val="0045736B"/>
    <w:rsid w:val="00460385"/>
    <w:rsid w:val="004609F1"/>
    <w:rsid w:val="00460A29"/>
    <w:rsid w:val="00460D57"/>
    <w:rsid w:val="00461328"/>
    <w:rsid w:val="004617C7"/>
    <w:rsid w:val="0046195D"/>
    <w:rsid w:val="00461972"/>
    <w:rsid w:val="00461A9D"/>
    <w:rsid w:val="00462BDC"/>
    <w:rsid w:val="004632C9"/>
    <w:rsid w:val="00463A43"/>
    <w:rsid w:val="00463C2D"/>
    <w:rsid w:val="00464690"/>
    <w:rsid w:val="00464BF3"/>
    <w:rsid w:val="00465750"/>
    <w:rsid w:val="00465D5F"/>
    <w:rsid w:val="00465DDC"/>
    <w:rsid w:val="004662EF"/>
    <w:rsid w:val="004673CC"/>
    <w:rsid w:val="0046748F"/>
    <w:rsid w:val="00467650"/>
    <w:rsid w:val="004676DB"/>
    <w:rsid w:val="0046783C"/>
    <w:rsid w:val="00467DA3"/>
    <w:rsid w:val="00467F6B"/>
    <w:rsid w:val="004705B1"/>
    <w:rsid w:val="004705D4"/>
    <w:rsid w:val="00470938"/>
    <w:rsid w:val="004710AE"/>
    <w:rsid w:val="00471377"/>
    <w:rsid w:val="004713A2"/>
    <w:rsid w:val="00471569"/>
    <w:rsid w:val="00471D01"/>
    <w:rsid w:val="00471F35"/>
    <w:rsid w:val="00471FC3"/>
    <w:rsid w:val="00472766"/>
    <w:rsid w:val="00472AEA"/>
    <w:rsid w:val="004730BA"/>
    <w:rsid w:val="00473440"/>
    <w:rsid w:val="0047390F"/>
    <w:rsid w:val="00473989"/>
    <w:rsid w:val="00473B9B"/>
    <w:rsid w:val="00473C04"/>
    <w:rsid w:val="00473C82"/>
    <w:rsid w:val="00474060"/>
    <w:rsid w:val="004746A2"/>
    <w:rsid w:val="00474C3A"/>
    <w:rsid w:val="0047528A"/>
    <w:rsid w:val="004768D4"/>
    <w:rsid w:val="004778AD"/>
    <w:rsid w:val="00477950"/>
    <w:rsid w:val="0047798C"/>
    <w:rsid w:val="00477E92"/>
    <w:rsid w:val="004805D6"/>
    <w:rsid w:val="00480FFD"/>
    <w:rsid w:val="0048189A"/>
    <w:rsid w:val="00481C05"/>
    <w:rsid w:val="00481CC7"/>
    <w:rsid w:val="004825FC"/>
    <w:rsid w:val="00482946"/>
    <w:rsid w:val="004832A1"/>
    <w:rsid w:val="0048476B"/>
    <w:rsid w:val="004849C9"/>
    <w:rsid w:val="00484F3F"/>
    <w:rsid w:val="00485DA5"/>
    <w:rsid w:val="004863C7"/>
    <w:rsid w:val="0048780C"/>
    <w:rsid w:val="00487B7C"/>
    <w:rsid w:val="00490618"/>
    <w:rsid w:val="00490B73"/>
    <w:rsid w:val="00490BB4"/>
    <w:rsid w:val="00491C4E"/>
    <w:rsid w:val="00491C68"/>
    <w:rsid w:val="00492720"/>
    <w:rsid w:val="00493309"/>
    <w:rsid w:val="00493545"/>
    <w:rsid w:val="00493660"/>
    <w:rsid w:val="00493EFF"/>
    <w:rsid w:val="0049475E"/>
    <w:rsid w:val="00494FD1"/>
    <w:rsid w:val="0049529D"/>
    <w:rsid w:val="00495337"/>
    <w:rsid w:val="004957F0"/>
    <w:rsid w:val="00496059"/>
    <w:rsid w:val="00496230"/>
    <w:rsid w:val="0049691A"/>
    <w:rsid w:val="00496CBB"/>
    <w:rsid w:val="00496F99"/>
    <w:rsid w:val="00497648"/>
    <w:rsid w:val="00497DBA"/>
    <w:rsid w:val="004A076A"/>
    <w:rsid w:val="004A0A40"/>
    <w:rsid w:val="004A14E0"/>
    <w:rsid w:val="004A154E"/>
    <w:rsid w:val="004A166E"/>
    <w:rsid w:val="004A19C0"/>
    <w:rsid w:val="004A1F8B"/>
    <w:rsid w:val="004A2DA7"/>
    <w:rsid w:val="004A2FFE"/>
    <w:rsid w:val="004A341E"/>
    <w:rsid w:val="004A350D"/>
    <w:rsid w:val="004A3621"/>
    <w:rsid w:val="004A3B77"/>
    <w:rsid w:val="004A3BB3"/>
    <w:rsid w:val="004A3E48"/>
    <w:rsid w:val="004A3FBD"/>
    <w:rsid w:val="004A42B8"/>
    <w:rsid w:val="004A4A54"/>
    <w:rsid w:val="004A4C45"/>
    <w:rsid w:val="004A4D26"/>
    <w:rsid w:val="004A50E2"/>
    <w:rsid w:val="004A5106"/>
    <w:rsid w:val="004A55CB"/>
    <w:rsid w:val="004A5B2E"/>
    <w:rsid w:val="004A6287"/>
    <w:rsid w:val="004A6C9B"/>
    <w:rsid w:val="004A7336"/>
    <w:rsid w:val="004B11D7"/>
    <w:rsid w:val="004B1666"/>
    <w:rsid w:val="004B1B96"/>
    <w:rsid w:val="004B2E1E"/>
    <w:rsid w:val="004B3092"/>
    <w:rsid w:val="004B3528"/>
    <w:rsid w:val="004B397B"/>
    <w:rsid w:val="004B3CDB"/>
    <w:rsid w:val="004B3F62"/>
    <w:rsid w:val="004B3FC3"/>
    <w:rsid w:val="004B45B6"/>
    <w:rsid w:val="004B4A42"/>
    <w:rsid w:val="004B5EE9"/>
    <w:rsid w:val="004B6332"/>
    <w:rsid w:val="004B6803"/>
    <w:rsid w:val="004B70B8"/>
    <w:rsid w:val="004B7551"/>
    <w:rsid w:val="004B77E5"/>
    <w:rsid w:val="004B7897"/>
    <w:rsid w:val="004B7C0E"/>
    <w:rsid w:val="004C086E"/>
    <w:rsid w:val="004C10B7"/>
    <w:rsid w:val="004C1242"/>
    <w:rsid w:val="004C13AA"/>
    <w:rsid w:val="004C1CA4"/>
    <w:rsid w:val="004C1F63"/>
    <w:rsid w:val="004C20DA"/>
    <w:rsid w:val="004C2126"/>
    <w:rsid w:val="004C2EF0"/>
    <w:rsid w:val="004C33ED"/>
    <w:rsid w:val="004C377F"/>
    <w:rsid w:val="004C3C60"/>
    <w:rsid w:val="004C3CDE"/>
    <w:rsid w:val="004C4564"/>
    <w:rsid w:val="004C46D8"/>
    <w:rsid w:val="004C4800"/>
    <w:rsid w:val="004C4AD0"/>
    <w:rsid w:val="004C4BAB"/>
    <w:rsid w:val="004C5C01"/>
    <w:rsid w:val="004C6127"/>
    <w:rsid w:val="004C6641"/>
    <w:rsid w:val="004C6AC4"/>
    <w:rsid w:val="004C7315"/>
    <w:rsid w:val="004C7346"/>
    <w:rsid w:val="004C7992"/>
    <w:rsid w:val="004C7FAB"/>
    <w:rsid w:val="004D024C"/>
    <w:rsid w:val="004D083A"/>
    <w:rsid w:val="004D0A33"/>
    <w:rsid w:val="004D1411"/>
    <w:rsid w:val="004D2452"/>
    <w:rsid w:val="004D2B7A"/>
    <w:rsid w:val="004D2B85"/>
    <w:rsid w:val="004D2BB1"/>
    <w:rsid w:val="004D2FDF"/>
    <w:rsid w:val="004D311B"/>
    <w:rsid w:val="004D3446"/>
    <w:rsid w:val="004D344F"/>
    <w:rsid w:val="004D3AA4"/>
    <w:rsid w:val="004D3E80"/>
    <w:rsid w:val="004D3FED"/>
    <w:rsid w:val="004D40F5"/>
    <w:rsid w:val="004D4A25"/>
    <w:rsid w:val="004D5AC3"/>
    <w:rsid w:val="004D675E"/>
    <w:rsid w:val="004D6EE2"/>
    <w:rsid w:val="004D7001"/>
    <w:rsid w:val="004D71DC"/>
    <w:rsid w:val="004D7585"/>
    <w:rsid w:val="004D7698"/>
    <w:rsid w:val="004D7816"/>
    <w:rsid w:val="004E0203"/>
    <w:rsid w:val="004E032A"/>
    <w:rsid w:val="004E035E"/>
    <w:rsid w:val="004E04EC"/>
    <w:rsid w:val="004E0599"/>
    <w:rsid w:val="004E0D3B"/>
    <w:rsid w:val="004E0D50"/>
    <w:rsid w:val="004E12DE"/>
    <w:rsid w:val="004E154F"/>
    <w:rsid w:val="004E1AAB"/>
    <w:rsid w:val="004E1B4C"/>
    <w:rsid w:val="004E2B85"/>
    <w:rsid w:val="004E2DCC"/>
    <w:rsid w:val="004E2F14"/>
    <w:rsid w:val="004E38D8"/>
    <w:rsid w:val="004E3968"/>
    <w:rsid w:val="004E3ECF"/>
    <w:rsid w:val="004E42A9"/>
    <w:rsid w:val="004E4A57"/>
    <w:rsid w:val="004E4C11"/>
    <w:rsid w:val="004E4D18"/>
    <w:rsid w:val="004E4E14"/>
    <w:rsid w:val="004E554F"/>
    <w:rsid w:val="004E5D20"/>
    <w:rsid w:val="004E629E"/>
    <w:rsid w:val="004E6402"/>
    <w:rsid w:val="004E6A95"/>
    <w:rsid w:val="004E6B75"/>
    <w:rsid w:val="004E727E"/>
    <w:rsid w:val="004E7381"/>
    <w:rsid w:val="004E74A4"/>
    <w:rsid w:val="004F030B"/>
    <w:rsid w:val="004F08F1"/>
    <w:rsid w:val="004F0995"/>
    <w:rsid w:val="004F0BB0"/>
    <w:rsid w:val="004F0F3D"/>
    <w:rsid w:val="004F0F9F"/>
    <w:rsid w:val="004F11BD"/>
    <w:rsid w:val="004F1B8A"/>
    <w:rsid w:val="004F1CEE"/>
    <w:rsid w:val="004F1DB0"/>
    <w:rsid w:val="004F3148"/>
    <w:rsid w:val="004F32E0"/>
    <w:rsid w:val="004F3436"/>
    <w:rsid w:val="004F3AF5"/>
    <w:rsid w:val="004F4139"/>
    <w:rsid w:val="004F4363"/>
    <w:rsid w:val="004F45C2"/>
    <w:rsid w:val="004F62B2"/>
    <w:rsid w:val="004F6D83"/>
    <w:rsid w:val="004F6D92"/>
    <w:rsid w:val="004F7071"/>
    <w:rsid w:val="004F7421"/>
    <w:rsid w:val="004F7946"/>
    <w:rsid w:val="005000FF"/>
    <w:rsid w:val="00501273"/>
    <w:rsid w:val="005012A2"/>
    <w:rsid w:val="005019D6"/>
    <w:rsid w:val="00501EE8"/>
    <w:rsid w:val="005020C6"/>
    <w:rsid w:val="00502413"/>
    <w:rsid w:val="005028BE"/>
    <w:rsid w:val="00502960"/>
    <w:rsid w:val="0050330C"/>
    <w:rsid w:val="00503AA2"/>
    <w:rsid w:val="00503C2C"/>
    <w:rsid w:val="00503D18"/>
    <w:rsid w:val="00504725"/>
    <w:rsid w:val="00504B0C"/>
    <w:rsid w:val="00504D10"/>
    <w:rsid w:val="00504D5A"/>
    <w:rsid w:val="00504D89"/>
    <w:rsid w:val="00504DC6"/>
    <w:rsid w:val="0050537A"/>
    <w:rsid w:val="00505418"/>
    <w:rsid w:val="0050541B"/>
    <w:rsid w:val="00505814"/>
    <w:rsid w:val="00505FF0"/>
    <w:rsid w:val="005061F7"/>
    <w:rsid w:val="00506671"/>
    <w:rsid w:val="00506A16"/>
    <w:rsid w:val="0050730B"/>
    <w:rsid w:val="0050742E"/>
    <w:rsid w:val="005079E7"/>
    <w:rsid w:val="00507F84"/>
    <w:rsid w:val="0051049E"/>
    <w:rsid w:val="00510D1B"/>
    <w:rsid w:val="0051163E"/>
    <w:rsid w:val="005117CE"/>
    <w:rsid w:val="0051184C"/>
    <w:rsid w:val="00511C70"/>
    <w:rsid w:val="00511E70"/>
    <w:rsid w:val="00512578"/>
    <w:rsid w:val="005133A1"/>
    <w:rsid w:val="00514A5C"/>
    <w:rsid w:val="005152B7"/>
    <w:rsid w:val="005161C1"/>
    <w:rsid w:val="00516627"/>
    <w:rsid w:val="00516656"/>
    <w:rsid w:val="00516CEE"/>
    <w:rsid w:val="00516D4F"/>
    <w:rsid w:val="00517176"/>
    <w:rsid w:val="0051722C"/>
    <w:rsid w:val="0051746C"/>
    <w:rsid w:val="0051758F"/>
    <w:rsid w:val="00517DD8"/>
    <w:rsid w:val="005209C1"/>
    <w:rsid w:val="00521523"/>
    <w:rsid w:val="005215DD"/>
    <w:rsid w:val="00521BA2"/>
    <w:rsid w:val="00522D71"/>
    <w:rsid w:val="00522F70"/>
    <w:rsid w:val="00523120"/>
    <w:rsid w:val="005234E0"/>
    <w:rsid w:val="005237F9"/>
    <w:rsid w:val="00523BFA"/>
    <w:rsid w:val="00523C9E"/>
    <w:rsid w:val="00524191"/>
    <w:rsid w:val="0052451C"/>
    <w:rsid w:val="005245F3"/>
    <w:rsid w:val="00524801"/>
    <w:rsid w:val="00524964"/>
    <w:rsid w:val="00524B9F"/>
    <w:rsid w:val="00524C7C"/>
    <w:rsid w:val="00524E58"/>
    <w:rsid w:val="0052516E"/>
    <w:rsid w:val="00525E33"/>
    <w:rsid w:val="00525F62"/>
    <w:rsid w:val="00525FA0"/>
    <w:rsid w:val="0052617A"/>
    <w:rsid w:val="005267B0"/>
    <w:rsid w:val="005268EC"/>
    <w:rsid w:val="00526A8C"/>
    <w:rsid w:val="00526D94"/>
    <w:rsid w:val="00527091"/>
    <w:rsid w:val="0052721D"/>
    <w:rsid w:val="0052775E"/>
    <w:rsid w:val="00527F07"/>
    <w:rsid w:val="0053005A"/>
    <w:rsid w:val="005306A3"/>
    <w:rsid w:val="00530B20"/>
    <w:rsid w:val="00530C2D"/>
    <w:rsid w:val="00530C72"/>
    <w:rsid w:val="00531536"/>
    <w:rsid w:val="005316B9"/>
    <w:rsid w:val="00531950"/>
    <w:rsid w:val="00531B70"/>
    <w:rsid w:val="00531B77"/>
    <w:rsid w:val="0053208F"/>
    <w:rsid w:val="00532319"/>
    <w:rsid w:val="005327EF"/>
    <w:rsid w:val="00532FC1"/>
    <w:rsid w:val="0053308C"/>
    <w:rsid w:val="00533403"/>
    <w:rsid w:val="00533511"/>
    <w:rsid w:val="005335D4"/>
    <w:rsid w:val="005339AC"/>
    <w:rsid w:val="00533A43"/>
    <w:rsid w:val="005342B1"/>
    <w:rsid w:val="005342E4"/>
    <w:rsid w:val="00535118"/>
    <w:rsid w:val="00535483"/>
    <w:rsid w:val="00535768"/>
    <w:rsid w:val="00535770"/>
    <w:rsid w:val="00535F29"/>
    <w:rsid w:val="00535FC0"/>
    <w:rsid w:val="00536422"/>
    <w:rsid w:val="00536762"/>
    <w:rsid w:val="00536D58"/>
    <w:rsid w:val="00536F63"/>
    <w:rsid w:val="00536FC2"/>
    <w:rsid w:val="005376AA"/>
    <w:rsid w:val="0053771D"/>
    <w:rsid w:val="0053779D"/>
    <w:rsid w:val="0053794F"/>
    <w:rsid w:val="00540526"/>
    <w:rsid w:val="00540E76"/>
    <w:rsid w:val="005414F8"/>
    <w:rsid w:val="00541C3E"/>
    <w:rsid w:val="00541E76"/>
    <w:rsid w:val="005421BD"/>
    <w:rsid w:val="00543150"/>
    <w:rsid w:val="005431D6"/>
    <w:rsid w:val="005433E2"/>
    <w:rsid w:val="0054373F"/>
    <w:rsid w:val="0054482C"/>
    <w:rsid w:val="00544B06"/>
    <w:rsid w:val="005455D1"/>
    <w:rsid w:val="00546241"/>
    <w:rsid w:val="0054686E"/>
    <w:rsid w:val="00546994"/>
    <w:rsid w:val="00547510"/>
    <w:rsid w:val="00547D8F"/>
    <w:rsid w:val="00550058"/>
    <w:rsid w:val="00550076"/>
    <w:rsid w:val="00550474"/>
    <w:rsid w:val="00550861"/>
    <w:rsid w:val="00550B76"/>
    <w:rsid w:val="00550EBB"/>
    <w:rsid w:val="005518C8"/>
    <w:rsid w:val="00551C45"/>
    <w:rsid w:val="00551C76"/>
    <w:rsid w:val="005523A5"/>
    <w:rsid w:val="005524AA"/>
    <w:rsid w:val="0055261C"/>
    <w:rsid w:val="005527A7"/>
    <w:rsid w:val="00552C21"/>
    <w:rsid w:val="005535A5"/>
    <w:rsid w:val="00553DA1"/>
    <w:rsid w:val="00554071"/>
    <w:rsid w:val="00554200"/>
    <w:rsid w:val="005558F3"/>
    <w:rsid w:val="00555F06"/>
    <w:rsid w:val="0055625B"/>
    <w:rsid w:val="00556488"/>
    <w:rsid w:val="00556535"/>
    <w:rsid w:val="00556572"/>
    <w:rsid w:val="00556A15"/>
    <w:rsid w:val="00556A3F"/>
    <w:rsid w:val="00556BFA"/>
    <w:rsid w:val="0055719F"/>
    <w:rsid w:val="00557AC6"/>
    <w:rsid w:val="00557D0C"/>
    <w:rsid w:val="005602F0"/>
    <w:rsid w:val="00560301"/>
    <w:rsid w:val="00560DB3"/>
    <w:rsid w:val="00560EE8"/>
    <w:rsid w:val="00561C43"/>
    <w:rsid w:val="00561D13"/>
    <w:rsid w:val="00561DEC"/>
    <w:rsid w:val="00562576"/>
    <w:rsid w:val="0056262B"/>
    <w:rsid w:val="00562B36"/>
    <w:rsid w:val="00563298"/>
    <w:rsid w:val="00563304"/>
    <w:rsid w:val="0056379D"/>
    <w:rsid w:val="00563841"/>
    <w:rsid w:val="005638A5"/>
    <w:rsid w:val="00564019"/>
    <w:rsid w:val="00564305"/>
    <w:rsid w:val="00564753"/>
    <w:rsid w:val="0056488E"/>
    <w:rsid w:val="00564B50"/>
    <w:rsid w:val="00564EF4"/>
    <w:rsid w:val="00565762"/>
    <w:rsid w:val="00565B7F"/>
    <w:rsid w:val="00565D46"/>
    <w:rsid w:val="00566643"/>
    <w:rsid w:val="00567397"/>
    <w:rsid w:val="00567692"/>
    <w:rsid w:val="00567A76"/>
    <w:rsid w:val="00567DF5"/>
    <w:rsid w:val="005703BE"/>
    <w:rsid w:val="00570840"/>
    <w:rsid w:val="005710CD"/>
    <w:rsid w:val="00571268"/>
    <w:rsid w:val="005714F7"/>
    <w:rsid w:val="0057152B"/>
    <w:rsid w:val="00571BBA"/>
    <w:rsid w:val="00572237"/>
    <w:rsid w:val="005728C9"/>
    <w:rsid w:val="00572ADF"/>
    <w:rsid w:val="00572E78"/>
    <w:rsid w:val="0057367C"/>
    <w:rsid w:val="005736F9"/>
    <w:rsid w:val="00573928"/>
    <w:rsid w:val="00573D68"/>
    <w:rsid w:val="00574013"/>
    <w:rsid w:val="00574033"/>
    <w:rsid w:val="005746EB"/>
    <w:rsid w:val="0057484E"/>
    <w:rsid w:val="005755D6"/>
    <w:rsid w:val="00575D47"/>
    <w:rsid w:val="00576091"/>
    <w:rsid w:val="005761B5"/>
    <w:rsid w:val="00576AD6"/>
    <w:rsid w:val="00576E36"/>
    <w:rsid w:val="00577023"/>
    <w:rsid w:val="0057750B"/>
    <w:rsid w:val="0057750C"/>
    <w:rsid w:val="005775BF"/>
    <w:rsid w:val="005775CD"/>
    <w:rsid w:val="00577898"/>
    <w:rsid w:val="005778E2"/>
    <w:rsid w:val="00580D29"/>
    <w:rsid w:val="005810B8"/>
    <w:rsid w:val="0058134B"/>
    <w:rsid w:val="00581C8F"/>
    <w:rsid w:val="005828C8"/>
    <w:rsid w:val="00582C6D"/>
    <w:rsid w:val="00582E86"/>
    <w:rsid w:val="005830A7"/>
    <w:rsid w:val="00583E18"/>
    <w:rsid w:val="005845DD"/>
    <w:rsid w:val="0058484C"/>
    <w:rsid w:val="00584A6B"/>
    <w:rsid w:val="00584DBE"/>
    <w:rsid w:val="00584DDE"/>
    <w:rsid w:val="00585608"/>
    <w:rsid w:val="005866F5"/>
    <w:rsid w:val="005873FA"/>
    <w:rsid w:val="00587C37"/>
    <w:rsid w:val="0059024A"/>
    <w:rsid w:val="00590F27"/>
    <w:rsid w:val="00591373"/>
    <w:rsid w:val="00591E7F"/>
    <w:rsid w:val="00592547"/>
    <w:rsid w:val="00592B9C"/>
    <w:rsid w:val="00592BC6"/>
    <w:rsid w:val="00592D15"/>
    <w:rsid w:val="00593A18"/>
    <w:rsid w:val="00593CA4"/>
    <w:rsid w:val="005941A5"/>
    <w:rsid w:val="005941C9"/>
    <w:rsid w:val="00594A62"/>
    <w:rsid w:val="005957A7"/>
    <w:rsid w:val="00595B4E"/>
    <w:rsid w:val="00595E98"/>
    <w:rsid w:val="00595EBC"/>
    <w:rsid w:val="0059639E"/>
    <w:rsid w:val="00596CE0"/>
    <w:rsid w:val="00596E10"/>
    <w:rsid w:val="0059738C"/>
    <w:rsid w:val="00597B0C"/>
    <w:rsid w:val="005A069B"/>
    <w:rsid w:val="005A0871"/>
    <w:rsid w:val="005A1114"/>
    <w:rsid w:val="005A183F"/>
    <w:rsid w:val="005A1A2C"/>
    <w:rsid w:val="005A1A45"/>
    <w:rsid w:val="005A1A8B"/>
    <w:rsid w:val="005A1E6C"/>
    <w:rsid w:val="005A2B46"/>
    <w:rsid w:val="005A3020"/>
    <w:rsid w:val="005A3443"/>
    <w:rsid w:val="005A3A1D"/>
    <w:rsid w:val="005A3BE5"/>
    <w:rsid w:val="005A4C4E"/>
    <w:rsid w:val="005A4F7C"/>
    <w:rsid w:val="005A5C1B"/>
    <w:rsid w:val="005A5D9B"/>
    <w:rsid w:val="005A5E50"/>
    <w:rsid w:val="005A652A"/>
    <w:rsid w:val="005A6762"/>
    <w:rsid w:val="005A6A98"/>
    <w:rsid w:val="005A6CAF"/>
    <w:rsid w:val="005A76EB"/>
    <w:rsid w:val="005A7DB5"/>
    <w:rsid w:val="005B03C2"/>
    <w:rsid w:val="005B0CD3"/>
    <w:rsid w:val="005B0DCB"/>
    <w:rsid w:val="005B16FE"/>
    <w:rsid w:val="005B19B9"/>
    <w:rsid w:val="005B1E61"/>
    <w:rsid w:val="005B2364"/>
    <w:rsid w:val="005B2A74"/>
    <w:rsid w:val="005B2C2D"/>
    <w:rsid w:val="005B2EE7"/>
    <w:rsid w:val="005B32F7"/>
    <w:rsid w:val="005B347F"/>
    <w:rsid w:val="005B3543"/>
    <w:rsid w:val="005B3D24"/>
    <w:rsid w:val="005B3EA1"/>
    <w:rsid w:val="005B4467"/>
    <w:rsid w:val="005B4AB7"/>
    <w:rsid w:val="005B5372"/>
    <w:rsid w:val="005B5888"/>
    <w:rsid w:val="005B5A78"/>
    <w:rsid w:val="005B61CB"/>
    <w:rsid w:val="005B6EA8"/>
    <w:rsid w:val="005B762F"/>
    <w:rsid w:val="005B7854"/>
    <w:rsid w:val="005B79FB"/>
    <w:rsid w:val="005B7C23"/>
    <w:rsid w:val="005B7D8F"/>
    <w:rsid w:val="005C03D3"/>
    <w:rsid w:val="005C0996"/>
    <w:rsid w:val="005C0CD4"/>
    <w:rsid w:val="005C1310"/>
    <w:rsid w:val="005C190A"/>
    <w:rsid w:val="005C1DBA"/>
    <w:rsid w:val="005C1E7F"/>
    <w:rsid w:val="005C1E8B"/>
    <w:rsid w:val="005C24AC"/>
    <w:rsid w:val="005C29FF"/>
    <w:rsid w:val="005C2D21"/>
    <w:rsid w:val="005C348C"/>
    <w:rsid w:val="005C38BC"/>
    <w:rsid w:val="005C3EAA"/>
    <w:rsid w:val="005C3EF1"/>
    <w:rsid w:val="005C40FF"/>
    <w:rsid w:val="005C461A"/>
    <w:rsid w:val="005C472A"/>
    <w:rsid w:val="005C4857"/>
    <w:rsid w:val="005C4C09"/>
    <w:rsid w:val="005C4C0F"/>
    <w:rsid w:val="005C4DC2"/>
    <w:rsid w:val="005C52BE"/>
    <w:rsid w:val="005C5327"/>
    <w:rsid w:val="005C54F8"/>
    <w:rsid w:val="005C5778"/>
    <w:rsid w:val="005C5D41"/>
    <w:rsid w:val="005C5F68"/>
    <w:rsid w:val="005C6022"/>
    <w:rsid w:val="005C6201"/>
    <w:rsid w:val="005C6580"/>
    <w:rsid w:val="005C676F"/>
    <w:rsid w:val="005C677D"/>
    <w:rsid w:val="005C68CC"/>
    <w:rsid w:val="005C69FA"/>
    <w:rsid w:val="005C6F11"/>
    <w:rsid w:val="005C7455"/>
    <w:rsid w:val="005C7879"/>
    <w:rsid w:val="005C79CD"/>
    <w:rsid w:val="005C7C34"/>
    <w:rsid w:val="005D02F2"/>
    <w:rsid w:val="005D050A"/>
    <w:rsid w:val="005D0A89"/>
    <w:rsid w:val="005D0C12"/>
    <w:rsid w:val="005D11B0"/>
    <w:rsid w:val="005D1801"/>
    <w:rsid w:val="005D25BE"/>
    <w:rsid w:val="005D27FC"/>
    <w:rsid w:val="005D2E23"/>
    <w:rsid w:val="005D3294"/>
    <w:rsid w:val="005D3388"/>
    <w:rsid w:val="005D3791"/>
    <w:rsid w:val="005D393C"/>
    <w:rsid w:val="005D4A65"/>
    <w:rsid w:val="005D4B8E"/>
    <w:rsid w:val="005D4D7F"/>
    <w:rsid w:val="005D4DAD"/>
    <w:rsid w:val="005D50B1"/>
    <w:rsid w:val="005D5C47"/>
    <w:rsid w:val="005D5D06"/>
    <w:rsid w:val="005D5F9D"/>
    <w:rsid w:val="005D646D"/>
    <w:rsid w:val="005D65BF"/>
    <w:rsid w:val="005D667A"/>
    <w:rsid w:val="005D678F"/>
    <w:rsid w:val="005D6E13"/>
    <w:rsid w:val="005D7122"/>
    <w:rsid w:val="005D75D1"/>
    <w:rsid w:val="005D7E5C"/>
    <w:rsid w:val="005D7F88"/>
    <w:rsid w:val="005E016C"/>
    <w:rsid w:val="005E063C"/>
    <w:rsid w:val="005E089F"/>
    <w:rsid w:val="005E0E80"/>
    <w:rsid w:val="005E0EDB"/>
    <w:rsid w:val="005E2690"/>
    <w:rsid w:val="005E32D5"/>
    <w:rsid w:val="005E36E4"/>
    <w:rsid w:val="005E3D3E"/>
    <w:rsid w:val="005E3F5E"/>
    <w:rsid w:val="005E4350"/>
    <w:rsid w:val="005E449D"/>
    <w:rsid w:val="005E459C"/>
    <w:rsid w:val="005E4774"/>
    <w:rsid w:val="005E4B79"/>
    <w:rsid w:val="005E4B83"/>
    <w:rsid w:val="005E4BCC"/>
    <w:rsid w:val="005E4D2C"/>
    <w:rsid w:val="005E52B8"/>
    <w:rsid w:val="005E563E"/>
    <w:rsid w:val="005E61ED"/>
    <w:rsid w:val="005E6319"/>
    <w:rsid w:val="005E6340"/>
    <w:rsid w:val="005E668E"/>
    <w:rsid w:val="005E688B"/>
    <w:rsid w:val="005E6DC2"/>
    <w:rsid w:val="005E7007"/>
    <w:rsid w:val="005E7663"/>
    <w:rsid w:val="005E77BB"/>
    <w:rsid w:val="005E7FD0"/>
    <w:rsid w:val="005F070B"/>
    <w:rsid w:val="005F0B84"/>
    <w:rsid w:val="005F0F0E"/>
    <w:rsid w:val="005F0F6A"/>
    <w:rsid w:val="005F129C"/>
    <w:rsid w:val="005F160E"/>
    <w:rsid w:val="005F1DCE"/>
    <w:rsid w:val="005F2947"/>
    <w:rsid w:val="005F2F3D"/>
    <w:rsid w:val="005F309F"/>
    <w:rsid w:val="005F327D"/>
    <w:rsid w:val="005F391C"/>
    <w:rsid w:val="005F3CAA"/>
    <w:rsid w:val="005F4652"/>
    <w:rsid w:val="005F4A51"/>
    <w:rsid w:val="005F4BD7"/>
    <w:rsid w:val="005F59F8"/>
    <w:rsid w:val="005F666C"/>
    <w:rsid w:val="005F6B1D"/>
    <w:rsid w:val="005F6F7B"/>
    <w:rsid w:val="005F7362"/>
    <w:rsid w:val="005F7532"/>
    <w:rsid w:val="005F7856"/>
    <w:rsid w:val="005F78F9"/>
    <w:rsid w:val="006000D7"/>
    <w:rsid w:val="00600207"/>
    <w:rsid w:val="006005ED"/>
    <w:rsid w:val="00600681"/>
    <w:rsid w:val="00600699"/>
    <w:rsid w:val="00600B0A"/>
    <w:rsid w:val="00600F57"/>
    <w:rsid w:val="00601CFE"/>
    <w:rsid w:val="00602354"/>
    <w:rsid w:val="006027A8"/>
    <w:rsid w:val="00602B45"/>
    <w:rsid w:val="00602EBA"/>
    <w:rsid w:val="00603359"/>
    <w:rsid w:val="00603C2F"/>
    <w:rsid w:val="00603E5C"/>
    <w:rsid w:val="006040D7"/>
    <w:rsid w:val="00604351"/>
    <w:rsid w:val="00604386"/>
    <w:rsid w:val="00605714"/>
    <w:rsid w:val="006062C8"/>
    <w:rsid w:val="00606A98"/>
    <w:rsid w:val="00606E6E"/>
    <w:rsid w:val="00606EA5"/>
    <w:rsid w:val="006072E5"/>
    <w:rsid w:val="006077DE"/>
    <w:rsid w:val="0060793B"/>
    <w:rsid w:val="00607CE2"/>
    <w:rsid w:val="00607E6A"/>
    <w:rsid w:val="006100B9"/>
    <w:rsid w:val="00610A74"/>
    <w:rsid w:val="0061147B"/>
    <w:rsid w:val="0061176E"/>
    <w:rsid w:val="0061179F"/>
    <w:rsid w:val="00611A74"/>
    <w:rsid w:val="00611E9D"/>
    <w:rsid w:val="0061223C"/>
    <w:rsid w:val="006126A1"/>
    <w:rsid w:val="00612C67"/>
    <w:rsid w:val="00612C80"/>
    <w:rsid w:val="0061332B"/>
    <w:rsid w:val="00613BB1"/>
    <w:rsid w:val="00613E69"/>
    <w:rsid w:val="00613EDC"/>
    <w:rsid w:val="00613F0B"/>
    <w:rsid w:val="006143C0"/>
    <w:rsid w:val="00614900"/>
    <w:rsid w:val="00614B1C"/>
    <w:rsid w:val="00614D1E"/>
    <w:rsid w:val="00615111"/>
    <w:rsid w:val="00615E79"/>
    <w:rsid w:val="0061685D"/>
    <w:rsid w:val="00616DAD"/>
    <w:rsid w:val="006171A6"/>
    <w:rsid w:val="00617975"/>
    <w:rsid w:val="006201B3"/>
    <w:rsid w:val="00621271"/>
    <w:rsid w:val="00621AA9"/>
    <w:rsid w:val="0062200D"/>
    <w:rsid w:val="006222E9"/>
    <w:rsid w:val="00623082"/>
    <w:rsid w:val="006239D5"/>
    <w:rsid w:val="00623FC3"/>
    <w:rsid w:val="00624375"/>
    <w:rsid w:val="00624573"/>
    <w:rsid w:val="00624C40"/>
    <w:rsid w:val="0062522B"/>
    <w:rsid w:val="00625D12"/>
    <w:rsid w:val="00625ED9"/>
    <w:rsid w:val="006260F0"/>
    <w:rsid w:val="0062627A"/>
    <w:rsid w:val="006262CA"/>
    <w:rsid w:val="00626336"/>
    <w:rsid w:val="006273D0"/>
    <w:rsid w:val="006274D2"/>
    <w:rsid w:val="00627960"/>
    <w:rsid w:val="00627B54"/>
    <w:rsid w:val="00627FE6"/>
    <w:rsid w:val="00630234"/>
    <w:rsid w:val="006303D4"/>
    <w:rsid w:val="0063114D"/>
    <w:rsid w:val="00631949"/>
    <w:rsid w:val="00632395"/>
    <w:rsid w:val="00633C23"/>
    <w:rsid w:val="00634513"/>
    <w:rsid w:val="00634F2D"/>
    <w:rsid w:val="006351E1"/>
    <w:rsid w:val="006353BE"/>
    <w:rsid w:val="006355E1"/>
    <w:rsid w:val="00636012"/>
    <w:rsid w:val="00636023"/>
    <w:rsid w:val="006364B6"/>
    <w:rsid w:val="006364F9"/>
    <w:rsid w:val="00636580"/>
    <w:rsid w:val="0063673B"/>
    <w:rsid w:val="00636CD3"/>
    <w:rsid w:val="00637254"/>
    <w:rsid w:val="00637B14"/>
    <w:rsid w:val="00637D17"/>
    <w:rsid w:val="00637D5D"/>
    <w:rsid w:val="00641072"/>
    <w:rsid w:val="006410B1"/>
    <w:rsid w:val="0064111A"/>
    <w:rsid w:val="006416A8"/>
    <w:rsid w:val="00641CD3"/>
    <w:rsid w:val="00641ED2"/>
    <w:rsid w:val="00642178"/>
    <w:rsid w:val="006433A0"/>
    <w:rsid w:val="0064366B"/>
    <w:rsid w:val="00643F24"/>
    <w:rsid w:val="006446DF"/>
    <w:rsid w:val="00644D14"/>
    <w:rsid w:val="00644F39"/>
    <w:rsid w:val="00645152"/>
    <w:rsid w:val="00645A25"/>
    <w:rsid w:val="00645B91"/>
    <w:rsid w:val="00645C44"/>
    <w:rsid w:val="006474E0"/>
    <w:rsid w:val="0064762E"/>
    <w:rsid w:val="00647AFF"/>
    <w:rsid w:val="00647F21"/>
    <w:rsid w:val="0065065A"/>
    <w:rsid w:val="00650A72"/>
    <w:rsid w:val="00651C6C"/>
    <w:rsid w:val="006529DB"/>
    <w:rsid w:val="00652D3B"/>
    <w:rsid w:val="006537EC"/>
    <w:rsid w:val="00653AAF"/>
    <w:rsid w:val="00653C07"/>
    <w:rsid w:val="00653CC6"/>
    <w:rsid w:val="00653CF9"/>
    <w:rsid w:val="00654298"/>
    <w:rsid w:val="006545C0"/>
    <w:rsid w:val="006547DF"/>
    <w:rsid w:val="00654B28"/>
    <w:rsid w:val="00654C89"/>
    <w:rsid w:val="00654E27"/>
    <w:rsid w:val="0065554B"/>
    <w:rsid w:val="00655BD9"/>
    <w:rsid w:val="00655D9A"/>
    <w:rsid w:val="00656059"/>
    <w:rsid w:val="00656DC4"/>
    <w:rsid w:val="006572BC"/>
    <w:rsid w:val="00657403"/>
    <w:rsid w:val="00657A26"/>
    <w:rsid w:val="00657F93"/>
    <w:rsid w:val="006601E3"/>
    <w:rsid w:val="006610FB"/>
    <w:rsid w:val="0066118C"/>
    <w:rsid w:val="0066129F"/>
    <w:rsid w:val="0066136E"/>
    <w:rsid w:val="0066200A"/>
    <w:rsid w:val="006628B1"/>
    <w:rsid w:val="00663688"/>
    <w:rsid w:val="006638CF"/>
    <w:rsid w:val="00663D5D"/>
    <w:rsid w:val="006640AE"/>
    <w:rsid w:val="006641F8"/>
    <w:rsid w:val="006644F4"/>
    <w:rsid w:val="0066470B"/>
    <w:rsid w:val="006647F3"/>
    <w:rsid w:val="00664DFF"/>
    <w:rsid w:val="00664EC4"/>
    <w:rsid w:val="0066629D"/>
    <w:rsid w:val="0066678E"/>
    <w:rsid w:val="00666A9B"/>
    <w:rsid w:val="00666C5C"/>
    <w:rsid w:val="00667E0D"/>
    <w:rsid w:val="00667EA0"/>
    <w:rsid w:val="006704AD"/>
    <w:rsid w:val="0067078F"/>
    <w:rsid w:val="00670ADA"/>
    <w:rsid w:val="00670C2A"/>
    <w:rsid w:val="0067155C"/>
    <w:rsid w:val="00671C50"/>
    <w:rsid w:val="00671D46"/>
    <w:rsid w:val="00672022"/>
    <w:rsid w:val="0067244B"/>
    <w:rsid w:val="00672539"/>
    <w:rsid w:val="00672638"/>
    <w:rsid w:val="00672B3A"/>
    <w:rsid w:val="006730D9"/>
    <w:rsid w:val="00673522"/>
    <w:rsid w:val="00673D4D"/>
    <w:rsid w:val="00673D56"/>
    <w:rsid w:val="00673D5A"/>
    <w:rsid w:val="00674804"/>
    <w:rsid w:val="00675367"/>
    <w:rsid w:val="0067556E"/>
    <w:rsid w:val="00675859"/>
    <w:rsid w:val="00675953"/>
    <w:rsid w:val="0067624F"/>
    <w:rsid w:val="00676583"/>
    <w:rsid w:val="00676FDF"/>
    <w:rsid w:val="006773D8"/>
    <w:rsid w:val="00677843"/>
    <w:rsid w:val="0068025C"/>
    <w:rsid w:val="006808E5"/>
    <w:rsid w:val="00680C7B"/>
    <w:rsid w:val="00681315"/>
    <w:rsid w:val="00681376"/>
    <w:rsid w:val="00681378"/>
    <w:rsid w:val="00681659"/>
    <w:rsid w:val="006816FB"/>
    <w:rsid w:val="006819FB"/>
    <w:rsid w:val="00682545"/>
    <w:rsid w:val="00682930"/>
    <w:rsid w:val="00682B76"/>
    <w:rsid w:val="00682DA9"/>
    <w:rsid w:val="00683157"/>
    <w:rsid w:val="006840DD"/>
    <w:rsid w:val="006841AD"/>
    <w:rsid w:val="0068439C"/>
    <w:rsid w:val="0068449C"/>
    <w:rsid w:val="00685700"/>
    <w:rsid w:val="00685CA4"/>
    <w:rsid w:val="00685F54"/>
    <w:rsid w:val="00685F89"/>
    <w:rsid w:val="0068606A"/>
    <w:rsid w:val="00686BFE"/>
    <w:rsid w:val="00686DC2"/>
    <w:rsid w:val="006878C5"/>
    <w:rsid w:val="006879B2"/>
    <w:rsid w:val="00687B54"/>
    <w:rsid w:val="00687FEF"/>
    <w:rsid w:val="00690BB5"/>
    <w:rsid w:val="00690E66"/>
    <w:rsid w:val="00691040"/>
    <w:rsid w:val="00691102"/>
    <w:rsid w:val="0069110F"/>
    <w:rsid w:val="006912D0"/>
    <w:rsid w:val="00692330"/>
    <w:rsid w:val="00693151"/>
    <w:rsid w:val="006932E8"/>
    <w:rsid w:val="0069344A"/>
    <w:rsid w:val="006934A8"/>
    <w:rsid w:val="00693783"/>
    <w:rsid w:val="00693E91"/>
    <w:rsid w:val="006940A8"/>
    <w:rsid w:val="0069432C"/>
    <w:rsid w:val="006946A0"/>
    <w:rsid w:val="006947D2"/>
    <w:rsid w:val="00694D25"/>
    <w:rsid w:val="00694F56"/>
    <w:rsid w:val="006950DE"/>
    <w:rsid w:val="00695539"/>
    <w:rsid w:val="00695F3A"/>
    <w:rsid w:val="00696255"/>
    <w:rsid w:val="006962EA"/>
    <w:rsid w:val="0069639A"/>
    <w:rsid w:val="00696485"/>
    <w:rsid w:val="00696A30"/>
    <w:rsid w:val="00696B84"/>
    <w:rsid w:val="00696D8E"/>
    <w:rsid w:val="006970AC"/>
    <w:rsid w:val="006A1131"/>
    <w:rsid w:val="006A1630"/>
    <w:rsid w:val="006A1A86"/>
    <w:rsid w:val="006A1E0E"/>
    <w:rsid w:val="006A22B3"/>
    <w:rsid w:val="006A2425"/>
    <w:rsid w:val="006A3315"/>
    <w:rsid w:val="006A3695"/>
    <w:rsid w:val="006A3E75"/>
    <w:rsid w:val="006A402A"/>
    <w:rsid w:val="006A48F8"/>
    <w:rsid w:val="006A49CF"/>
    <w:rsid w:val="006A4A32"/>
    <w:rsid w:val="006A4DC7"/>
    <w:rsid w:val="006A4EE5"/>
    <w:rsid w:val="006A5338"/>
    <w:rsid w:val="006A5921"/>
    <w:rsid w:val="006A5A7A"/>
    <w:rsid w:val="006A610F"/>
    <w:rsid w:val="006A623A"/>
    <w:rsid w:val="006A6B33"/>
    <w:rsid w:val="006A73FC"/>
    <w:rsid w:val="006A75B8"/>
    <w:rsid w:val="006A78B2"/>
    <w:rsid w:val="006A79B0"/>
    <w:rsid w:val="006B030B"/>
    <w:rsid w:val="006B0C62"/>
    <w:rsid w:val="006B0D53"/>
    <w:rsid w:val="006B1C4A"/>
    <w:rsid w:val="006B1F18"/>
    <w:rsid w:val="006B226F"/>
    <w:rsid w:val="006B29E4"/>
    <w:rsid w:val="006B2A1C"/>
    <w:rsid w:val="006B2AC9"/>
    <w:rsid w:val="006B2B6E"/>
    <w:rsid w:val="006B332B"/>
    <w:rsid w:val="006B3FC6"/>
    <w:rsid w:val="006B43DB"/>
    <w:rsid w:val="006B44CB"/>
    <w:rsid w:val="006B52B9"/>
    <w:rsid w:val="006B5739"/>
    <w:rsid w:val="006B59B6"/>
    <w:rsid w:val="006B5C80"/>
    <w:rsid w:val="006B61EA"/>
    <w:rsid w:val="006B63B4"/>
    <w:rsid w:val="006B6574"/>
    <w:rsid w:val="006B67C7"/>
    <w:rsid w:val="006B7078"/>
    <w:rsid w:val="006B7659"/>
    <w:rsid w:val="006B7C7A"/>
    <w:rsid w:val="006B7DAD"/>
    <w:rsid w:val="006C1A1E"/>
    <w:rsid w:val="006C1DBE"/>
    <w:rsid w:val="006C225E"/>
    <w:rsid w:val="006C23F5"/>
    <w:rsid w:val="006C291C"/>
    <w:rsid w:val="006C364D"/>
    <w:rsid w:val="006C39A9"/>
    <w:rsid w:val="006C3D42"/>
    <w:rsid w:val="006C3DD4"/>
    <w:rsid w:val="006C42C5"/>
    <w:rsid w:val="006C4C33"/>
    <w:rsid w:val="006C4EC5"/>
    <w:rsid w:val="006C4F82"/>
    <w:rsid w:val="006C519B"/>
    <w:rsid w:val="006C5240"/>
    <w:rsid w:val="006C52E7"/>
    <w:rsid w:val="006C5B3E"/>
    <w:rsid w:val="006C5D80"/>
    <w:rsid w:val="006C6422"/>
    <w:rsid w:val="006C65AA"/>
    <w:rsid w:val="006C6601"/>
    <w:rsid w:val="006C6CD1"/>
    <w:rsid w:val="006C6DB0"/>
    <w:rsid w:val="006C7D98"/>
    <w:rsid w:val="006D0154"/>
    <w:rsid w:val="006D0359"/>
    <w:rsid w:val="006D03D1"/>
    <w:rsid w:val="006D0770"/>
    <w:rsid w:val="006D11FE"/>
    <w:rsid w:val="006D13D3"/>
    <w:rsid w:val="006D160B"/>
    <w:rsid w:val="006D169C"/>
    <w:rsid w:val="006D184C"/>
    <w:rsid w:val="006D1E3E"/>
    <w:rsid w:val="006D26B3"/>
    <w:rsid w:val="006D2A81"/>
    <w:rsid w:val="006D2CAB"/>
    <w:rsid w:val="006D3583"/>
    <w:rsid w:val="006D3623"/>
    <w:rsid w:val="006D39DC"/>
    <w:rsid w:val="006D4898"/>
    <w:rsid w:val="006D4E34"/>
    <w:rsid w:val="006D4EE0"/>
    <w:rsid w:val="006D54C4"/>
    <w:rsid w:val="006D5669"/>
    <w:rsid w:val="006D59B3"/>
    <w:rsid w:val="006D5AA1"/>
    <w:rsid w:val="006D6C17"/>
    <w:rsid w:val="006D6E8A"/>
    <w:rsid w:val="006D70AA"/>
    <w:rsid w:val="006D7232"/>
    <w:rsid w:val="006D7703"/>
    <w:rsid w:val="006D777D"/>
    <w:rsid w:val="006E015D"/>
    <w:rsid w:val="006E016C"/>
    <w:rsid w:val="006E0291"/>
    <w:rsid w:val="006E0323"/>
    <w:rsid w:val="006E0342"/>
    <w:rsid w:val="006E094B"/>
    <w:rsid w:val="006E0B26"/>
    <w:rsid w:val="006E1419"/>
    <w:rsid w:val="006E1493"/>
    <w:rsid w:val="006E17D1"/>
    <w:rsid w:val="006E17E5"/>
    <w:rsid w:val="006E19B3"/>
    <w:rsid w:val="006E28D1"/>
    <w:rsid w:val="006E2D15"/>
    <w:rsid w:val="006E2F34"/>
    <w:rsid w:val="006E3261"/>
    <w:rsid w:val="006E3799"/>
    <w:rsid w:val="006E42A1"/>
    <w:rsid w:val="006E4855"/>
    <w:rsid w:val="006E4B87"/>
    <w:rsid w:val="006E51FC"/>
    <w:rsid w:val="006E56A4"/>
    <w:rsid w:val="006E5A29"/>
    <w:rsid w:val="006E5BAF"/>
    <w:rsid w:val="006E5DF0"/>
    <w:rsid w:val="006E60E1"/>
    <w:rsid w:val="006E61F1"/>
    <w:rsid w:val="006E694A"/>
    <w:rsid w:val="006E6CAD"/>
    <w:rsid w:val="006E7B0F"/>
    <w:rsid w:val="006E7F9E"/>
    <w:rsid w:val="006F0073"/>
    <w:rsid w:val="006F1F45"/>
    <w:rsid w:val="006F2164"/>
    <w:rsid w:val="006F33C7"/>
    <w:rsid w:val="006F38FC"/>
    <w:rsid w:val="006F3D26"/>
    <w:rsid w:val="006F40B0"/>
    <w:rsid w:val="006F44C0"/>
    <w:rsid w:val="006F4B9D"/>
    <w:rsid w:val="006F4C9F"/>
    <w:rsid w:val="006F4EDD"/>
    <w:rsid w:val="006F50BB"/>
    <w:rsid w:val="006F5C69"/>
    <w:rsid w:val="006F5F3F"/>
    <w:rsid w:val="006F6065"/>
    <w:rsid w:val="006F61D3"/>
    <w:rsid w:val="006F674E"/>
    <w:rsid w:val="006F6AA1"/>
    <w:rsid w:val="006F7084"/>
    <w:rsid w:val="006F78CD"/>
    <w:rsid w:val="007001F6"/>
    <w:rsid w:val="0070055D"/>
    <w:rsid w:val="007006AA"/>
    <w:rsid w:val="00700B96"/>
    <w:rsid w:val="00700C65"/>
    <w:rsid w:val="0070114D"/>
    <w:rsid w:val="007011B6"/>
    <w:rsid w:val="007011C4"/>
    <w:rsid w:val="0070141E"/>
    <w:rsid w:val="0070217F"/>
    <w:rsid w:val="0070252E"/>
    <w:rsid w:val="007026FD"/>
    <w:rsid w:val="00702D91"/>
    <w:rsid w:val="00702ED0"/>
    <w:rsid w:val="00703250"/>
    <w:rsid w:val="007037B2"/>
    <w:rsid w:val="007039BE"/>
    <w:rsid w:val="00703ABC"/>
    <w:rsid w:val="00703BAB"/>
    <w:rsid w:val="00703F8F"/>
    <w:rsid w:val="00704C38"/>
    <w:rsid w:val="007050CD"/>
    <w:rsid w:val="007051C7"/>
    <w:rsid w:val="007060C7"/>
    <w:rsid w:val="00706A02"/>
    <w:rsid w:val="0070736B"/>
    <w:rsid w:val="00707B42"/>
    <w:rsid w:val="00707CD0"/>
    <w:rsid w:val="00707D8D"/>
    <w:rsid w:val="007100E5"/>
    <w:rsid w:val="00710604"/>
    <w:rsid w:val="00710629"/>
    <w:rsid w:val="007107DD"/>
    <w:rsid w:val="007107FD"/>
    <w:rsid w:val="007109EF"/>
    <w:rsid w:val="00710C2E"/>
    <w:rsid w:val="0071104E"/>
    <w:rsid w:val="00711738"/>
    <w:rsid w:val="00711766"/>
    <w:rsid w:val="00711798"/>
    <w:rsid w:val="0071185A"/>
    <w:rsid w:val="00711C1D"/>
    <w:rsid w:val="00712060"/>
    <w:rsid w:val="00712843"/>
    <w:rsid w:val="00712AA8"/>
    <w:rsid w:val="00713446"/>
    <w:rsid w:val="007134A8"/>
    <w:rsid w:val="007137A5"/>
    <w:rsid w:val="007138F9"/>
    <w:rsid w:val="007141E1"/>
    <w:rsid w:val="007143B6"/>
    <w:rsid w:val="007157C4"/>
    <w:rsid w:val="007159A8"/>
    <w:rsid w:val="00716313"/>
    <w:rsid w:val="00716A26"/>
    <w:rsid w:val="00716DE5"/>
    <w:rsid w:val="00717617"/>
    <w:rsid w:val="007178BC"/>
    <w:rsid w:val="0072025C"/>
    <w:rsid w:val="00720264"/>
    <w:rsid w:val="00720463"/>
    <w:rsid w:val="007213BB"/>
    <w:rsid w:val="007222AC"/>
    <w:rsid w:val="007224B1"/>
    <w:rsid w:val="00722F3A"/>
    <w:rsid w:val="007231B8"/>
    <w:rsid w:val="007232E2"/>
    <w:rsid w:val="00723CF4"/>
    <w:rsid w:val="00723F80"/>
    <w:rsid w:val="0072506D"/>
    <w:rsid w:val="007253A6"/>
    <w:rsid w:val="0072558F"/>
    <w:rsid w:val="00725A8B"/>
    <w:rsid w:val="007270D4"/>
    <w:rsid w:val="007272FE"/>
    <w:rsid w:val="007277A2"/>
    <w:rsid w:val="0072792E"/>
    <w:rsid w:val="00730DA3"/>
    <w:rsid w:val="00731811"/>
    <w:rsid w:val="00731D66"/>
    <w:rsid w:val="00732984"/>
    <w:rsid w:val="00732A74"/>
    <w:rsid w:val="00732C15"/>
    <w:rsid w:val="00732E14"/>
    <w:rsid w:val="00733EF3"/>
    <w:rsid w:val="00733FF6"/>
    <w:rsid w:val="007349D9"/>
    <w:rsid w:val="00734FE3"/>
    <w:rsid w:val="00735A5E"/>
    <w:rsid w:val="00735D32"/>
    <w:rsid w:val="007363CD"/>
    <w:rsid w:val="007366C9"/>
    <w:rsid w:val="00736AE2"/>
    <w:rsid w:val="00736BE1"/>
    <w:rsid w:val="00736F84"/>
    <w:rsid w:val="00737116"/>
    <w:rsid w:val="0073736C"/>
    <w:rsid w:val="00737479"/>
    <w:rsid w:val="007376D1"/>
    <w:rsid w:val="00737CEC"/>
    <w:rsid w:val="00740D00"/>
    <w:rsid w:val="00741278"/>
    <w:rsid w:val="00741712"/>
    <w:rsid w:val="00741D55"/>
    <w:rsid w:val="00741F12"/>
    <w:rsid w:val="007428FF"/>
    <w:rsid w:val="00742B7C"/>
    <w:rsid w:val="00742EB3"/>
    <w:rsid w:val="007432F6"/>
    <w:rsid w:val="007435D3"/>
    <w:rsid w:val="00744DCF"/>
    <w:rsid w:val="0074603D"/>
    <w:rsid w:val="0074642A"/>
    <w:rsid w:val="007464F6"/>
    <w:rsid w:val="00746507"/>
    <w:rsid w:val="007468DE"/>
    <w:rsid w:val="00746C53"/>
    <w:rsid w:val="00747FDA"/>
    <w:rsid w:val="0075030F"/>
    <w:rsid w:val="00750774"/>
    <w:rsid w:val="00750D0F"/>
    <w:rsid w:val="0075109D"/>
    <w:rsid w:val="00751752"/>
    <w:rsid w:val="0075193E"/>
    <w:rsid w:val="00751C72"/>
    <w:rsid w:val="00751E3D"/>
    <w:rsid w:val="00752395"/>
    <w:rsid w:val="00752B6A"/>
    <w:rsid w:val="00753895"/>
    <w:rsid w:val="00754721"/>
    <w:rsid w:val="00754BA5"/>
    <w:rsid w:val="007556FB"/>
    <w:rsid w:val="007557CD"/>
    <w:rsid w:val="00755ECD"/>
    <w:rsid w:val="0075632D"/>
    <w:rsid w:val="00756430"/>
    <w:rsid w:val="00756E45"/>
    <w:rsid w:val="00757900"/>
    <w:rsid w:val="00757A67"/>
    <w:rsid w:val="00760FE7"/>
    <w:rsid w:val="007610F5"/>
    <w:rsid w:val="0076157D"/>
    <w:rsid w:val="00761D8D"/>
    <w:rsid w:val="00761D9B"/>
    <w:rsid w:val="00761ED7"/>
    <w:rsid w:val="00762719"/>
    <w:rsid w:val="00762956"/>
    <w:rsid w:val="00762F14"/>
    <w:rsid w:val="00763739"/>
    <w:rsid w:val="00764541"/>
    <w:rsid w:val="00764645"/>
    <w:rsid w:val="007648D3"/>
    <w:rsid w:val="00764A27"/>
    <w:rsid w:val="00765B9F"/>
    <w:rsid w:val="00766196"/>
    <w:rsid w:val="00766C6D"/>
    <w:rsid w:val="007670D7"/>
    <w:rsid w:val="00770320"/>
    <w:rsid w:val="00770B58"/>
    <w:rsid w:val="0077136B"/>
    <w:rsid w:val="00771B86"/>
    <w:rsid w:val="0077254B"/>
    <w:rsid w:val="00772CC6"/>
    <w:rsid w:val="00773C98"/>
    <w:rsid w:val="00774B35"/>
    <w:rsid w:val="00774B52"/>
    <w:rsid w:val="00775414"/>
    <w:rsid w:val="007757B2"/>
    <w:rsid w:val="0077594A"/>
    <w:rsid w:val="0077627C"/>
    <w:rsid w:val="00776616"/>
    <w:rsid w:val="007766B1"/>
    <w:rsid w:val="0077709C"/>
    <w:rsid w:val="00777262"/>
    <w:rsid w:val="00777808"/>
    <w:rsid w:val="00777854"/>
    <w:rsid w:val="00777ACB"/>
    <w:rsid w:val="00777E20"/>
    <w:rsid w:val="0078010C"/>
    <w:rsid w:val="0078060A"/>
    <w:rsid w:val="00780B2D"/>
    <w:rsid w:val="00780C7C"/>
    <w:rsid w:val="00781844"/>
    <w:rsid w:val="00781A44"/>
    <w:rsid w:val="00781B2D"/>
    <w:rsid w:val="00782133"/>
    <w:rsid w:val="007822F9"/>
    <w:rsid w:val="0078233E"/>
    <w:rsid w:val="00782B5B"/>
    <w:rsid w:val="0078340C"/>
    <w:rsid w:val="00783616"/>
    <w:rsid w:val="0078447F"/>
    <w:rsid w:val="00784646"/>
    <w:rsid w:val="0078464F"/>
    <w:rsid w:val="007847E8"/>
    <w:rsid w:val="00784AFA"/>
    <w:rsid w:val="007859C9"/>
    <w:rsid w:val="00785A54"/>
    <w:rsid w:val="0078609B"/>
    <w:rsid w:val="007865E0"/>
    <w:rsid w:val="00786A5C"/>
    <w:rsid w:val="00786BCC"/>
    <w:rsid w:val="00786CDC"/>
    <w:rsid w:val="007874E1"/>
    <w:rsid w:val="00787E1F"/>
    <w:rsid w:val="007904C1"/>
    <w:rsid w:val="00790596"/>
    <w:rsid w:val="007906AF"/>
    <w:rsid w:val="00790B33"/>
    <w:rsid w:val="00790B3A"/>
    <w:rsid w:val="00791E8C"/>
    <w:rsid w:val="00791F2E"/>
    <w:rsid w:val="00791F51"/>
    <w:rsid w:val="007922FF"/>
    <w:rsid w:val="00792B62"/>
    <w:rsid w:val="007932B2"/>
    <w:rsid w:val="007932D2"/>
    <w:rsid w:val="0079341C"/>
    <w:rsid w:val="0079372B"/>
    <w:rsid w:val="007938FD"/>
    <w:rsid w:val="007944A3"/>
    <w:rsid w:val="00794AB9"/>
    <w:rsid w:val="00794FEF"/>
    <w:rsid w:val="007953BD"/>
    <w:rsid w:val="007957B4"/>
    <w:rsid w:val="007957BD"/>
    <w:rsid w:val="00796120"/>
    <w:rsid w:val="00796742"/>
    <w:rsid w:val="00796A0D"/>
    <w:rsid w:val="0079715D"/>
    <w:rsid w:val="007A03D0"/>
    <w:rsid w:val="007A0424"/>
    <w:rsid w:val="007A0715"/>
    <w:rsid w:val="007A0A1A"/>
    <w:rsid w:val="007A1127"/>
    <w:rsid w:val="007A11F3"/>
    <w:rsid w:val="007A1868"/>
    <w:rsid w:val="007A1BF4"/>
    <w:rsid w:val="007A1D41"/>
    <w:rsid w:val="007A2E12"/>
    <w:rsid w:val="007A2E2A"/>
    <w:rsid w:val="007A36A5"/>
    <w:rsid w:val="007A3A68"/>
    <w:rsid w:val="007A4678"/>
    <w:rsid w:val="007A529F"/>
    <w:rsid w:val="007A52E9"/>
    <w:rsid w:val="007A579A"/>
    <w:rsid w:val="007A59D1"/>
    <w:rsid w:val="007A5B16"/>
    <w:rsid w:val="007A5C0C"/>
    <w:rsid w:val="007A5D61"/>
    <w:rsid w:val="007A5FCE"/>
    <w:rsid w:val="007A61A5"/>
    <w:rsid w:val="007A6348"/>
    <w:rsid w:val="007A64DB"/>
    <w:rsid w:val="007A722B"/>
    <w:rsid w:val="007A74F6"/>
    <w:rsid w:val="007A7C64"/>
    <w:rsid w:val="007B0299"/>
    <w:rsid w:val="007B03FD"/>
    <w:rsid w:val="007B05F3"/>
    <w:rsid w:val="007B0716"/>
    <w:rsid w:val="007B077B"/>
    <w:rsid w:val="007B0FBA"/>
    <w:rsid w:val="007B10FC"/>
    <w:rsid w:val="007B1445"/>
    <w:rsid w:val="007B1EF0"/>
    <w:rsid w:val="007B2721"/>
    <w:rsid w:val="007B29D6"/>
    <w:rsid w:val="007B2BAF"/>
    <w:rsid w:val="007B2D78"/>
    <w:rsid w:val="007B3759"/>
    <w:rsid w:val="007B3863"/>
    <w:rsid w:val="007B39F6"/>
    <w:rsid w:val="007B4DFD"/>
    <w:rsid w:val="007B526B"/>
    <w:rsid w:val="007B5438"/>
    <w:rsid w:val="007B5D97"/>
    <w:rsid w:val="007B5F73"/>
    <w:rsid w:val="007B600A"/>
    <w:rsid w:val="007B6193"/>
    <w:rsid w:val="007B6366"/>
    <w:rsid w:val="007B6782"/>
    <w:rsid w:val="007B6F72"/>
    <w:rsid w:val="007B77A9"/>
    <w:rsid w:val="007C017F"/>
    <w:rsid w:val="007C10C3"/>
    <w:rsid w:val="007C12FD"/>
    <w:rsid w:val="007C14BA"/>
    <w:rsid w:val="007C1533"/>
    <w:rsid w:val="007C164E"/>
    <w:rsid w:val="007C1660"/>
    <w:rsid w:val="007C1A56"/>
    <w:rsid w:val="007C1C46"/>
    <w:rsid w:val="007C2547"/>
    <w:rsid w:val="007C28EB"/>
    <w:rsid w:val="007C3073"/>
    <w:rsid w:val="007C3454"/>
    <w:rsid w:val="007C36D1"/>
    <w:rsid w:val="007C3705"/>
    <w:rsid w:val="007C3CA5"/>
    <w:rsid w:val="007C531A"/>
    <w:rsid w:val="007C53DA"/>
    <w:rsid w:val="007C5A78"/>
    <w:rsid w:val="007C6B26"/>
    <w:rsid w:val="007C6BBA"/>
    <w:rsid w:val="007C6D88"/>
    <w:rsid w:val="007C76D4"/>
    <w:rsid w:val="007C782C"/>
    <w:rsid w:val="007C796F"/>
    <w:rsid w:val="007C7EAC"/>
    <w:rsid w:val="007D004F"/>
    <w:rsid w:val="007D0524"/>
    <w:rsid w:val="007D09E9"/>
    <w:rsid w:val="007D0D6C"/>
    <w:rsid w:val="007D15F4"/>
    <w:rsid w:val="007D172F"/>
    <w:rsid w:val="007D1E28"/>
    <w:rsid w:val="007D1FD2"/>
    <w:rsid w:val="007D2A20"/>
    <w:rsid w:val="007D3813"/>
    <w:rsid w:val="007D3CB5"/>
    <w:rsid w:val="007D448F"/>
    <w:rsid w:val="007D4650"/>
    <w:rsid w:val="007D4834"/>
    <w:rsid w:val="007D4DDC"/>
    <w:rsid w:val="007D4E9A"/>
    <w:rsid w:val="007D5E8E"/>
    <w:rsid w:val="007D62E3"/>
    <w:rsid w:val="007D642E"/>
    <w:rsid w:val="007D6D3E"/>
    <w:rsid w:val="007D6EE0"/>
    <w:rsid w:val="007D706B"/>
    <w:rsid w:val="007E088C"/>
    <w:rsid w:val="007E1F6E"/>
    <w:rsid w:val="007E2856"/>
    <w:rsid w:val="007E2C97"/>
    <w:rsid w:val="007E2E0F"/>
    <w:rsid w:val="007E324E"/>
    <w:rsid w:val="007E34E2"/>
    <w:rsid w:val="007E3A55"/>
    <w:rsid w:val="007E3C57"/>
    <w:rsid w:val="007E3ECA"/>
    <w:rsid w:val="007E4B30"/>
    <w:rsid w:val="007E553D"/>
    <w:rsid w:val="007E5ACC"/>
    <w:rsid w:val="007E678F"/>
    <w:rsid w:val="007E6ED8"/>
    <w:rsid w:val="007E7052"/>
    <w:rsid w:val="007E7205"/>
    <w:rsid w:val="007E7A2A"/>
    <w:rsid w:val="007E7EFD"/>
    <w:rsid w:val="007F0069"/>
    <w:rsid w:val="007F00DF"/>
    <w:rsid w:val="007F109D"/>
    <w:rsid w:val="007F18A3"/>
    <w:rsid w:val="007F2E34"/>
    <w:rsid w:val="007F3217"/>
    <w:rsid w:val="007F3B66"/>
    <w:rsid w:val="007F3EFD"/>
    <w:rsid w:val="007F47F6"/>
    <w:rsid w:val="007F4B5F"/>
    <w:rsid w:val="007F4CCE"/>
    <w:rsid w:val="007F4F89"/>
    <w:rsid w:val="007F52A6"/>
    <w:rsid w:val="007F53F8"/>
    <w:rsid w:val="007F5527"/>
    <w:rsid w:val="007F5556"/>
    <w:rsid w:val="007F5A9B"/>
    <w:rsid w:val="007F5E26"/>
    <w:rsid w:val="007F65BB"/>
    <w:rsid w:val="007F6CBC"/>
    <w:rsid w:val="007F6F7F"/>
    <w:rsid w:val="007F7A93"/>
    <w:rsid w:val="007F7D29"/>
    <w:rsid w:val="00800031"/>
    <w:rsid w:val="0080023A"/>
    <w:rsid w:val="00800297"/>
    <w:rsid w:val="008002DC"/>
    <w:rsid w:val="00800A5E"/>
    <w:rsid w:val="00800A73"/>
    <w:rsid w:val="00800E27"/>
    <w:rsid w:val="0080125B"/>
    <w:rsid w:val="008014E4"/>
    <w:rsid w:val="008015E4"/>
    <w:rsid w:val="00801B02"/>
    <w:rsid w:val="00801C70"/>
    <w:rsid w:val="00802517"/>
    <w:rsid w:val="008025CB"/>
    <w:rsid w:val="0080296B"/>
    <w:rsid w:val="008037C4"/>
    <w:rsid w:val="00803899"/>
    <w:rsid w:val="008039F3"/>
    <w:rsid w:val="00803E31"/>
    <w:rsid w:val="008040FB"/>
    <w:rsid w:val="00804185"/>
    <w:rsid w:val="0080431D"/>
    <w:rsid w:val="0080462C"/>
    <w:rsid w:val="00804F54"/>
    <w:rsid w:val="00805021"/>
    <w:rsid w:val="00805FA0"/>
    <w:rsid w:val="00806B05"/>
    <w:rsid w:val="008108AD"/>
    <w:rsid w:val="008112EC"/>
    <w:rsid w:val="0081175F"/>
    <w:rsid w:val="00811FE4"/>
    <w:rsid w:val="0081206E"/>
    <w:rsid w:val="00812D82"/>
    <w:rsid w:val="00812DD5"/>
    <w:rsid w:val="00813CA8"/>
    <w:rsid w:val="00813DF0"/>
    <w:rsid w:val="00814CC9"/>
    <w:rsid w:val="00814EFF"/>
    <w:rsid w:val="008152F3"/>
    <w:rsid w:val="008153C3"/>
    <w:rsid w:val="00815509"/>
    <w:rsid w:val="0081555E"/>
    <w:rsid w:val="00815796"/>
    <w:rsid w:val="0081579D"/>
    <w:rsid w:val="00815804"/>
    <w:rsid w:val="00815944"/>
    <w:rsid w:val="008159A5"/>
    <w:rsid w:val="00815F98"/>
    <w:rsid w:val="00816C13"/>
    <w:rsid w:val="0081718E"/>
    <w:rsid w:val="008172B1"/>
    <w:rsid w:val="00817309"/>
    <w:rsid w:val="00817587"/>
    <w:rsid w:val="00817F7F"/>
    <w:rsid w:val="00820233"/>
    <w:rsid w:val="00820589"/>
    <w:rsid w:val="0082064D"/>
    <w:rsid w:val="00820819"/>
    <w:rsid w:val="00820974"/>
    <w:rsid w:val="008209B7"/>
    <w:rsid w:val="008212C3"/>
    <w:rsid w:val="00821D3C"/>
    <w:rsid w:val="0082275A"/>
    <w:rsid w:val="008227C2"/>
    <w:rsid w:val="008229F3"/>
    <w:rsid w:val="00822BEC"/>
    <w:rsid w:val="00822E00"/>
    <w:rsid w:val="008233EA"/>
    <w:rsid w:val="00823A6F"/>
    <w:rsid w:val="00823D28"/>
    <w:rsid w:val="00823E93"/>
    <w:rsid w:val="0082457B"/>
    <w:rsid w:val="008250FF"/>
    <w:rsid w:val="008255F9"/>
    <w:rsid w:val="00825BD4"/>
    <w:rsid w:val="00825C4E"/>
    <w:rsid w:val="008266CA"/>
    <w:rsid w:val="0082749F"/>
    <w:rsid w:val="0082753D"/>
    <w:rsid w:val="00827DA9"/>
    <w:rsid w:val="00830AA0"/>
    <w:rsid w:val="00830B9D"/>
    <w:rsid w:val="00830E1E"/>
    <w:rsid w:val="008317BB"/>
    <w:rsid w:val="00831881"/>
    <w:rsid w:val="00831B11"/>
    <w:rsid w:val="00831E82"/>
    <w:rsid w:val="008321B4"/>
    <w:rsid w:val="008325E7"/>
    <w:rsid w:val="00832DD2"/>
    <w:rsid w:val="00832DDB"/>
    <w:rsid w:val="0083345D"/>
    <w:rsid w:val="008342F1"/>
    <w:rsid w:val="00834895"/>
    <w:rsid w:val="0083528A"/>
    <w:rsid w:val="00835AF8"/>
    <w:rsid w:val="00835CB1"/>
    <w:rsid w:val="00836D7F"/>
    <w:rsid w:val="00836F41"/>
    <w:rsid w:val="008377E3"/>
    <w:rsid w:val="00837E40"/>
    <w:rsid w:val="00840B88"/>
    <w:rsid w:val="00841701"/>
    <w:rsid w:val="0084178D"/>
    <w:rsid w:val="00841FC7"/>
    <w:rsid w:val="008427F8"/>
    <w:rsid w:val="008430CC"/>
    <w:rsid w:val="00843A71"/>
    <w:rsid w:val="00843FF2"/>
    <w:rsid w:val="00844432"/>
    <w:rsid w:val="0084499F"/>
    <w:rsid w:val="00845049"/>
    <w:rsid w:val="008452AD"/>
    <w:rsid w:val="00845689"/>
    <w:rsid w:val="0084583A"/>
    <w:rsid w:val="00845906"/>
    <w:rsid w:val="0084633E"/>
    <w:rsid w:val="00846DA9"/>
    <w:rsid w:val="0084743A"/>
    <w:rsid w:val="00847A2E"/>
    <w:rsid w:val="00850019"/>
    <w:rsid w:val="008509E9"/>
    <w:rsid w:val="0085162D"/>
    <w:rsid w:val="00851683"/>
    <w:rsid w:val="00851B31"/>
    <w:rsid w:val="00852876"/>
    <w:rsid w:val="008528EC"/>
    <w:rsid w:val="00852B88"/>
    <w:rsid w:val="00852B8E"/>
    <w:rsid w:val="00852BDF"/>
    <w:rsid w:val="00852C31"/>
    <w:rsid w:val="00853542"/>
    <w:rsid w:val="00853846"/>
    <w:rsid w:val="0085384B"/>
    <w:rsid w:val="00853FD0"/>
    <w:rsid w:val="008541C2"/>
    <w:rsid w:val="00854413"/>
    <w:rsid w:val="00854632"/>
    <w:rsid w:val="00854EB5"/>
    <w:rsid w:val="00855405"/>
    <w:rsid w:val="0085551B"/>
    <w:rsid w:val="0085578A"/>
    <w:rsid w:val="00857680"/>
    <w:rsid w:val="00860212"/>
    <w:rsid w:val="008602F0"/>
    <w:rsid w:val="0086065A"/>
    <w:rsid w:val="008607C1"/>
    <w:rsid w:val="00860968"/>
    <w:rsid w:val="00861761"/>
    <w:rsid w:val="008617AC"/>
    <w:rsid w:val="00861D02"/>
    <w:rsid w:val="00861D25"/>
    <w:rsid w:val="00862102"/>
    <w:rsid w:val="00862247"/>
    <w:rsid w:val="008623CD"/>
    <w:rsid w:val="00862D68"/>
    <w:rsid w:val="00863FC2"/>
    <w:rsid w:val="00864747"/>
    <w:rsid w:val="00864A42"/>
    <w:rsid w:val="00864BE6"/>
    <w:rsid w:val="00864C20"/>
    <w:rsid w:val="00865021"/>
    <w:rsid w:val="00865BDA"/>
    <w:rsid w:val="008664EE"/>
    <w:rsid w:val="00866C37"/>
    <w:rsid w:val="0086764B"/>
    <w:rsid w:val="0086799D"/>
    <w:rsid w:val="00867CCA"/>
    <w:rsid w:val="00867D81"/>
    <w:rsid w:val="008700F1"/>
    <w:rsid w:val="00870B6C"/>
    <w:rsid w:val="00870C70"/>
    <w:rsid w:val="008712CA"/>
    <w:rsid w:val="00872E4D"/>
    <w:rsid w:val="00873737"/>
    <w:rsid w:val="00874485"/>
    <w:rsid w:val="00874B27"/>
    <w:rsid w:val="00874B53"/>
    <w:rsid w:val="008751DE"/>
    <w:rsid w:val="00875395"/>
    <w:rsid w:val="00876029"/>
    <w:rsid w:val="00876467"/>
    <w:rsid w:val="00876DEA"/>
    <w:rsid w:val="008772DB"/>
    <w:rsid w:val="00877618"/>
    <w:rsid w:val="00880260"/>
    <w:rsid w:val="008807D3"/>
    <w:rsid w:val="00880ED3"/>
    <w:rsid w:val="00881026"/>
    <w:rsid w:val="008817CC"/>
    <w:rsid w:val="00881B79"/>
    <w:rsid w:val="00882099"/>
    <w:rsid w:val="00882E24"/>
    <w:rsid w:val="00882FFA"/>
    <w:rsid w:val="00883807"/>
    <w:rsid w:val="00883838"/>
    <w:rsid w:val="0088393E"/>
    <w:rsid w:val="008839E2"/>
    <w:rsid w:val="0088532B"/>
    <w:rsid w:val="008863D5"/>
    <w:rsid w:val="008866EF"/>
    <w:rsid w:val="00886927"/>
    <w:rsid w:val="00886CC6"/>
    <w:rsid w:val="00886D0F"/>
    <w:rsid w:val="00886DB9"/>
    <w:rsid w:val="00886EC6"/>
    <w:rsid w:val="00887624"/>
    <w:rsid w:val="00887DB0"/>
    <w:rsid w:val="00887F94"/>
    <w:rsid w:val="008902BE"/>
    <w:rsid w:val="008905AA"/>
    <w:rsid w:val="00890ED7"/>
    <w:rsid w:val="008911BD"/>
    <w:rsid w:val="00892702"/>
    <w:rsid w:val="00892D1A"/>
    <w:rsid w:val="008931C9"/>
    <w:rsid w:val="00893D65"/>
    <w:rsid w:val="008941FD"/>
    <w:rsid w:val="00894FA3"/>
    <w:rsid w:val="00896305"/>
    <w:rsid w:val="0089681D"/>
    <w:rsid w:val="008969B9"/>
    <w:rsid w:val="008A006A"/>
    <w:rsid w:val="008A01E3"/>
    <w:rsid w:val="008A0CDD"/>
    <w:rsid w:val="008A11CA"/>
    <w:rsid w:val="008A16B9"/>
    <w:rsid w:val="008A177B"/>
    <w:rsid w:val="008A1A91"/>
    <w:rsid w:val="008A22DB"/>
    <w:rsid w:val="008A289F"/>
    <w:rsid w:val="008A35E3"/>
    <w:rsid w:val="008A3D8D"/>
    <w:rsid w:val="008A439F"/>
    <w:rsid w:val="008A6560"/>
    <w:rsid w:val="008A6817"/>
    <w:rsid w:val="008A6A28"/>
    <w:rsid w:val="008A7B50"/>
    <w:rsid w:val="008A7C26"/>
    <w:rsid w:val="008B0248"/>
    <w:rsid w:val="008B08B8"/>
    <w:rsid w:val="008B0DA3"/>
    <w:rsid w:val="008B1730"/>
    <w:rsid w:val="008B1AF5"/>
    <w:rsid w:val="008B2130"/>
    <w:rsid w:val="008B2174"/>
    <w:rsid w:val="008B233F"/>
    <w:rsid w:val="008B29F1"/>
    <w:rsid w:val="008B387D"/>
    <w:rsid w:val="008B441A"/>
    <w:rsid w:val="008B4B3D"/>
    <w:rsid w:val="008B59C5"/>
    <w:rsid w:val="008B5AB2"/>
    <w:rsid w:val="008B5CD8"/>
    <w:rsid w:val="008B62EA"/>
    <w:rsid w:val="008B65B8"/>
    <w:rsid w:val="008B661C"/>
    <w:rsid w:val="008B6F2E"/>
    <w:rsid w:val="008B6FF3"/>
    <w:rsid w:val="008B75D2"/>
    <w:rsid w:val="008B7F83"/>
    <w:rsid w:val="008C076A"/>
    <w:rsid w:val="008C0A1E"/>
    <w:rsid w:val="008C1001"/>
    <w:rsid w:val="008C10B4"/>
    <w:rsid w:val="008C1649"/>
    <w:rsid w:val="008C1912"/>
    <w:rsid w:val="008C1B3D"/>
    <w:rsid w:val="008C1DF7"/>
    <w:rsid w:val="008C1FC9"/>
    <w:rsid w:val="008C24B8"/>
    <w:rsid w:val="008C2509"/>
    <w:rsid w:val="008C2961"/>
    <w:rsid w:val="008C2A4E"/>
    <w:rsid w:val="008C2F97"/>
    <w:rsid w:val="008C364F"/>
    <w:rsid w:val="008C384E"/>
    <w:rsid w:val="008C5837"/>
    <w:rsid w:val="008C6DB1"/>
    <w:rsid w:val="008C6F0C"/>
    <w:rsid w:val="008C6F70"/>
    <w:rsid w:val="008C70CF"/>
    <w:rsid w:val="008C72FB"/>
    <w:rsid w:val="008C74AF"/>
    <w:rsid w:val="008C766C"/>
    <w:rsid w:val="008C793A"/>
    <w:rsid w:val="008C7A26"/>
    <w:rsid w:val="008D05C2"/>
    <w:rsid w:val="008D0E33"/>
    <w:rsid w:val="008D10D1"/>
    <w:rsid w:val="008D11C4"/>
    <w:rsid w:val="008D2851"/>
    <w:rsid w:val="008D365A"/>
    <w:rsid w:val="008D36D6"/>
    <w:rsid w:val="008D44C7"/>
    <w:rsid w:val="008D4A3F"/>
    <w:rsid w:val="008D4BEF"/>
    <w:rsid w:val="008D4BFF"/>
    <w:rsid w:val="008D512C"/>
    <w:rsid w:val="008D55D7"/>
    <w:rsid w:val="008D614E"/>
    <w:rsid w:val="008D6270"/>
    <w:rsid w:val="008D6397"/>
    <w:rsid w:val="008D647E"/>
    <w:rsid w:val="008D661B"/>
    <w:rsid w:val="008D6D8A"/>
    <w:rsid w:val="008D6E13"/>
    <w:rsid w:val="008D7435"/>
    <w:rsid w:val="008D7754"/>
    <w:rsid w:val="008D77D3"/>
    <w:rsid w:val="008D7B73"/>
    <w:rsid w:val="008D7D36"/>
    <w:rsid w:val="008D7D7B"/>
    <w:rsid w:val="008E05E1"/>
    <w:rsid w:val="008E090D"/>
    <w:rsid w:val="008E0EDD"/>
    <w:rsid w:val="008E1068"/>
    <w:rsid w:val="008E1529"/>
    <w:rsid w:val="008E1BFF"/>
    <w:rsid w:val="008E260F"/>
    <w:rsid w:val="008E35BD"/>
    <w:rsid w:val="008E37A6"/>
    <w:rsid w:val="008E4121"/>
    <w:rsid w:val="008E424C"/>
    <w:rsid w:val="008E46CE"/>
    <w:rsid w:val="008E4A0E"/>
    <w:rsid w:val="008E4C5C"/>
    <w:rsid w:val="008E4C69"/>
    <w:rsid w:val="008E4DD6"/>
    <w:rsid w:val="008E4E03"/>
    <w:rsid w:val="008E575F"/>
    <w:rsid w:val="008E6537"/>
    <w:rsid w:val="008E6622"/>
    <w:rsid w:val="008E6A25"/>
    <w:rsid w:val="008E6A53"/>
    <w:rsid w:val="008E6E3D"/>
    <w:rsid w:val="008E6FED"/>
    <w:rsid w:val="008E7081"/>
    <w:rsid w:val="008E74BE"/>
    <w:rsid w:val="008E7B46"/>
    <w:rsid w:val="008E7B86"/>
    <w:rsid w:val="008E7D30"/>
    <w:rsid w:val="008E7DEE"/>
    <w:rsid w:val="008F0155"/>
    <w:rsid w:val="008F03AE"/>
    <w:rsid w:val="008F0BBC"/>
    <w:rsid w:val="008F100B"/>
    <w:rsid w:val="008F129C"/>
    <w:rsid w:val="008F1D22"/>
    <w:rsid w:val="008F25A1"/>
    <w:rsid w:val="008F27C3"/>
    <w:rsid w:val="008F2854"/>
    <w:rsid w:val="008F3B6E"/>
    <w:rsid w:val="008F3C7F"/>
    <w:rsid w:val="008F483C"/>
    <w:rsid w:val="008F495A"/>
    <w:rsid w:val="008F5666"/>
    <w:rsid w:val="008F59FD"/>
    <w:rsid w:val="008F5A92"/>
    <w:rsid w:val="008F5ABF"/>
    <w:rsid w:val="008F693D"/>
    <w:rsid w:val="008F6DBB"/>
    <w:rsid w:val="008F6E5E"/>
    <w:rsid w:val="008F7248"/>
    <w:rsid w:val="008F780C"/>
    <w:rsid w:val="008F7857"/>
    <w:rsid w:val="008F7B4C"/>
    <w:rsid w:val="008F7ED9"/>
    <w:rsid w:val="00900FD5"/>
    <w:rsid w:val="00901CA1"/>
    <w:rsid w:val="00901CB8"/>
    <w:rsid w:val="0090245C"/>
    <w:rsid w:val="00902482"/>
    <w:rsid w:val="009024F2"/>
    <w:rsid w:val="009025EA"/>
    <w:rsid w:val="009028E1"/>
    <w:rsid w:val="009032AD"/>
    <w:rsid w:val="009034A6"/>
    <w:rsid w:val="009036A5"/>
    <w:rsid w:val="00903AF7"/>
    <w:rsid w:val="009043D2"/>
    <w:rsid w:val="00904548"/>
    <w:rsid w:val="00904E9F"/>
    <w:rsid w:val="00905039"/>
    <w:rsid w:val="00905E0D"/>
    <w:rsid w:val="009061EF"/>
    <w:rsid w:val="00906245"/>
    <w:rsid w:val="0090627E"/>
    <w:rsid w:val="0090644F"/>
    <w:rsid w:val="00906B6B"/>
    <w:rsid w:val="00906C28"/>
    <w:rsid w:val="009077D9"/>
    <w:rsid w:val="009077E5"/>
    <w:rsid w:val="00907D99"/>
    <w:rsid w:val="00907DA4"/>
    <w:rsid w:val="00910300"/>
    <w:rsid w:val="00911083"/>
    <w:rsid w:val="00911374"/>
    <w:rsid w:val="00911917"/>
    <w:rsid w:val="00911BC3"/>
    <w:rsid w:val="00911D1F"/>
    <w:rsid w:val="00911F12"/>
    <w:rsid w:val="009122A3"/>
    <w:rsid w:val="00912356"/>
    <w:rsid w:val="00912606"/>
    <w:rsid w:val="009130BB"/>
    <w:rsid w:val="00913522"/>
    <w:rsid w:val="00913E6D"/>
    <w:rsid w:val="00914083"/>
    <w:rsid w:val="0091418C"/>
    <w:rsid w:val="009145AB"/>
    <w:rsid w:val="00914D9E"/>
    <w:rsid w:val="009157EF"/>
    <w:rsid w:val="00915FF9"/>
    <w:rsid w:val="00916722"/>
    <w:rsid w:val="0091735E"/>
    <w:rsid w:val="00917ACA"/>
    <w:rsid w:val="00917CA3"/>
    <w:rsid w:val="00917CB0"/>
    <w:rsid w:val="009204DC"/>
    <w:rsid w:val="009208C2"/>
    <w:rsid w:val="00920A5A"/>
    <w:rsid w:val="00920CCB"/>
    <w:rsid w:val="009213B5"/>
    <w:rsid w:val="00921A01"/>
    <w:rsid w:val="00921C48"/>
    <w:rsid w:val="00921E9D"/>
    <w:rsid w:val="00922116"/>
    <w:rsid w:val="009221C8"/>
    <w:rsid w:val="0092288B"/>
    <w:rsid w:val="00922BB5"/>
    <w:rsid w:val="00923266"/>
    <w:rsid w:val="009237C0"/>
    <w:rsid w:val="00923A52"/>
    <w:rsid w:val="00923EDF"/>
    <w:rsid w:val="0092416F"/>
    <w:rsid w:val="0092446C"/>
    <w:rsid w:val="0092462E"/>
    <w:rsid w:val="00924A00"/>
    <w:rsid w:val="009253C6"/>
    <w:rsid w:val="00925CA0"/>
    <w:rsid w:val="00925DC9"/>
    <w:rsid w:val="00925F64"/>
    <w:rsid w:val="0092677D"/>
    <w:rsid w:val="00927376"/>
    <w:rsid w:val="00927391"/>
    <w:rsid w:val="00930010"/>
    <w:rsid w:val="0093169E"/>
    <w:rsid w:val="00931C35"/>
    <w:rsid w:val="00931E10"/>
    <w:rsid w:val="00931E3D"/>
    <w:rsid w:val="00931EF2"/>
    <w:rsid w:val="00934674"/>
    <w:rsid w:val="00934ABC"/>
    <w:rsid w:val="00934D79"/>
    <w:rsid w:val="00935311"/>
    <w:rsid w:val="00935910"/>
    <w:rsid w:val="00936196"/>
    <w:rsid w:val="009362F4"/>
    <w:rsid w:val="0093652C"/>
    <w:rsid w:val="00936777"/>
    <w:rsid w:val="009367B2"/>
    <w:rsid w:val="0093688C"/>
    <w:rsid w:val="00937628"/>
    <w:rsid w:val="00937B47"/>
    <w:rsid w:val="00940B93"/>
    <w:rsid w:val="00940D9D"/>
    <w:rsid w:val="009415E9"/>
    <w:rsid w:val="00941BA1"/>
    <w:rsid w:val="00941BDB"/>
    <w:rsid w:val="00941F74"/>
    <w:rsid w:val="0094265B"/>
    <w:rsid w:val="0094270C"/>
    <w:rsid w:val="009428A8"/>
    <w:rsid w:val="009428C2"/>
    <w:rsid w:val="009428F1"/>
    <w:rsid w:val="00942AB2"/>
    <w:rsid w:val="00942C32"/>
    <w:rsid w:val="0094325C"/>
    <w:rsid w:val="00943968"/>
    <w:rsid w:val="00943D23"/>
    <w:rsid w:val="00943DDE"/>
    <w:rsid w:val="00943FC5"/>
    <w:rsid w:val="009440F6"/>
    <w:rsid w:val="00945588"/>
    <w:rsid w:val="00945947"/>
    <w:rsid w:val="00945DDB"/>
    <w:rsid w:val="00945FB7"/>
    <w:rsid w:val="009466E5"/>
    <w:rsid w:val="009468CF"/>
    <w:rsid w:val="00946A12"/>
    <w:rsid w:val="00947B49"/>
    <w:rsid w:val="00947BCE"/>
    <w:rsid w:val="0095007A"/>
    <w:rsid w:val="009507EB"/>
    <w:rsid w:val="00950AA8"/>
    <w:rsid w:val="00950E65"/>
    <w:rsid w:val="00950F0F"/>
    <w:rsid w:val="0095161E"/>
    <w:rsid w:val="009519B7"/>
    <w:rsid w:val="00951D25"/>
    <w:rsid w:val="00952AD8"/>
    <w:rsid w:val="00952CD4"/>
    <w:rsid w:val="00952D5B"/>
    <w:rsid w:val="00952FE9"/>
    <w:rsid w:val="00953393"/>
    <w:rsid w:val="009538AF"/>
    <w:rsid w:val="00953A9C"/>
    <w:rsid w:val="009540A4"/>
    <w:rsid w:val="00954362"/>
    <w:rsid w:val="009547BF"/>
    <w:rsid w:val="00954A12"/>
    <w:rsid w:val="00954CD8"/>
    <w:rsid w:val="00955126"/>
    <w:rsid w:val="0095578F"/>
    <w:rsid w:val="0095598D"/>
    <w:rsid w:val="009565AC"/>
    <w:rsid w:val="009575A0"/>
    <w:rsid w:val="00957819"/>
    <w:rsid w:val="00957F20"/>
    <w:rsid w:val="0096011B"/>
    <w:rsid w:val="009601AA"/>
    <w:rsid w:val="009604A5"/>
    <w:rsid w:val="0096061A"/>
    <w:rsid w:val="00960715"/>
    <w:rsid w:val="009608E4"/>
    <w:rsid w:val="00962076"/>
    <w:rsid w:val="00962636"/>
    <w:rsid w:val="0096282E"/>
    <w:rsid w:val="0096294F"/>
    <w:rsid w:val="00963A02"/>
    <w:rsid w:val="00964174"/>
    <w:rsid w:val="00964AFA"/>
    <w:rsid w:val="00964CAA"/>
    <w:rsid w:val="00964E53"/>
    <w:rsid w:val="0096596C"/>
    <w:rsid w:val="00965B80"/>
    <w:rsid w:val="00967183"/>
    <w:rsid w:val="00967597"/>
    <w:rsid w:val="009678D6"/>
    <w:rsid w:val="00970078"/>
    <w:rsid w:val="009700E3"/>
    <w:rsid w:val="00970266"/>
    <w:rsid w:val="00970BAE"/>
    <w:rsid w:val="00971ACB"/>
    <w:rsid w:val="00971D34"/>
    <w:rsid w:val="0097212F"/>
    <w:rsid w:val="0097221D"/>
    <w:rsid w:val="00972367"/>
    <w:rsid w:val="0097252E"/>
    <w:rsid w:val="00972857"/>
    <w:rsid w:val="00972FBA"/>
    <w:rsid w:val="00973220"/>
    <w:rsid w:val="0097375E"/>
    <w:rsid w:val="00973936"/>
    <w:rsid w:val="00974B24"/>
    <w:rsid w:val="00974FAE"/>
    <w:rsid w:val="00975214"/>
    <w:rsid w:val="009752FD"/>
    <w:rsid w:val="009756BA"/>
    <w:rsid w:val="0097581A"/>
    <w:rsid w:val="00975AB3"/>
    <w:rsid w:val="00975AFA"/>
    <w:rsid w:val="00976634"/>
    <w:rsid w:val="0097680D"/>
    <w:rsid w:val="00976880"/>
    <w:rsid w:val="009769BA"/>
    <w:rsid w:val="00976A4F"/>
    <w:rsid w:val="00976B98"/>
    <w:rsid w:val="00976E40"/>
    <w:rsid w:val="009779C9"/>
    <w:rsid w:val="00977A42"/>
    <w:rsid w:val="00977B7A"/>
    <w:rsid w:val="009807C6"/>
    <w:rsid w:val="009811FC"/>
    <w:rsid w:val="009816F6"/>
    <w:rsid w:val="00981A34"/>
    <w:rsid w:val="009827C6"/>
    <w:rsid w:val="00982C1C"/>
    <w:rsid w:val="00982DBA"/>
    <w:rsid w:val="00983550"/>
    <w:rsid w:val="00983619"/>
    <w:rsid w:val="00983E3B"/>
    <w:rsid w:val="00983E69"/>
    <w:rsid w:val="00985B94"/>
    <w:rsid w:val="00986098"/>
    <w:rsid w:val="009861E5"/>
    <w:rsid w:val="00986D1F"/>
    <w:rsid w:val="00986EB6"/>
    <w:rsid w:val="0098700D"/>
    <w:rsid w:val="00987566"/>
    <w:rsid w:val="00987BD1"/>
    <w:rsid w:val="00987C25"/>
    <w:rsid w:val="00990508"/>
    <w:rsid w:val="00990687"/>
    <w:rsid w:val="00990721"/>
    <w:rsid w:val="00990A4C"/>
    <w:rsid w:val="00990D71"/>
    <w:rsid w:val="009915FB"/>
    <w:rsid w:val="00991701"/>
    <w:rsid w:val="00991893"/>
    <w:rsid w:val="00991E22"/>
    <w:rsid w:val="009920A3"/>
    <w:rsid w:val="00992727"/>
    <w:rsid w:val="00993296"/>
    <w:rsid w:val="0099339E"/>
    <w:rsid w:val="0099355C"/>
    <w:rsid w:val="009939A8"/>
    <w:rsid w:val="009940BC"/>
    <w:rsid w:val="00994171"/>
    <w:rsid w:val="009942E2"/>
    <w:rsid w:val="00994330"/>
    <w:rsid w:val="00994BFB"/>
    <w:rsid w:val="00995107"/>
    <w:rsid w:val="0099521D"/>
    <w:rsid w:val="009956C1"/>
    <w:rsid w:val="00995F82"/>
    <w:rsid w:val="009960A9"/>
    <w:rsid w:val="00996301"/>
    <w:rsid w:val="00996784"/>
    <w:rsid w:val="00996907"/>
    <w:rsid w:val="0099690B"/>
    <w:rsid w:val="00997652"/>
    <w:rsid w:val="00997907"/>
    <w:rsid w:val="00997B0B"/>
    <w:rsid w:val="00997DE1"/>
    <w:rsid w:val="009A095B"/>
    <w:rsid w:val="009A10E0"/>
    <w:rsid w:val="009A173E"/>
    <w:rsid w:val="009A1BE6"/>
    <w:rsid w:val="009A1E22"/>
    <w:rsid w:val="009A1EDD"/>
    <w:rsid w:val="009A1FBB"/>
    <w:rsid w:val="009A24DC"/>
    <w:rsid w:val="009A2ED5"/>
    <w:rsid w:val="009A31AC"/>
    <w:rsid w:val="009A3258"/>
    <w:rsid w:val="009A3889"/>
    <w:rsid w:val="009A43E4"/>
    <w:rsid w:val="009A442C"/>
    <w:rsid w:val="009A479B"/>
    <w:rsid w:val="009A4BB0"/>
    <w:rsid w:val="009A526A"/>
    <w:rsid w:val="009A5416"/>
    <w:rsid w:val="009A64CD"/>
    <w:rsid w:val="009A69D5"/>
    <w:rsid w:val="009A78BE"/>
    <w:rsid w:val="009B0B2B"/>
    <w:rsid w:val="009B0B50"/>
    <w:rsid w:val="009B1651"/>
    <w:rsid w:val="009B1A67"/>
    <w:rsid w:val="009B1C6F"/>
    <w:rsid w:val="009B2048"/>
    <w:rsid w:val="009B2347"/>
    <w:rsid w:val="009B2618"/>
    <w:rsid w:val="009B2C46"/>
    <w:rsid w:val="009B3051"/>
    <w:rsid w:val="009B377F"/>
    <w:rsid w:val="009B3CB9"/>
    <w:rsid w:val="009B3CC5"/>
    <w:rsid w:val="009B43AD"/>
    <w:rsid w:val="009B4521"/>
    <w:rsid w:val="009B4B2E"/>
    <w:rsid w:val="009B56FF"/>
    <w:rsid w:val="009B66F3"/>
    <w:rsid w:val="009B6C84"/>
    <w:rsid w:val="009B7284"/>
    <w:rsid w:val="009B7E54"/>
    <w:rsid w:val="009C0104"/>
    <w:rsid w:val="009C053D"/>
    <w:rsid w:val="009C1529"/>
    <w:rsid w:val="009C161B"/>
    <w:rsid w:val="009C18A4"/>
    <w:rsid w:val="009C1A3A"/>
    <w:rsid w:val="009C1A3E"/>
    <w:rsid w:val="009C2136"/>
    <w:rsid w:val="009C222B"/>
    <w:rsid w:val="009C24EA"/>
    <w:rsid w:val="009C2563"/>
    <w:rsid w:val="009C2A22"/>
    <w:rsid w:val="009C3063"/>
    <w:rsid w:val="009C32E2"/>
    <w:rsid w:val="009C37D2"/>
    <w:rsid w:val="009C39F6"/>
    <w:rsid w:val="009C3BB1"/>
    <w:rsid w:val="009C3C7A"/>
    <w:rsid w:val="009C4132"/>
    <w:rsid w:val="009C41AC"/>
    <w:rsid w:val="009C4318"/>
    <w:rsid w:val="009C44B6"/>
    <w:rsid w:val="009C488A"/>
    <w:rsid w:val="009C48F5"/>
    <w:rsid w:val="009C5439"/>
    <w:rsid w:val="009C574D"/>
    <w:rsid w:val="009C61FA"/>
    <w:rsid w:val="009C6C93"/>
    <w:rsid w:val="009C6E1D"/>
    <w:rsid w:val="009C6EEA"/>
    <w:rsid w:val="009C7ABB"/>
    <w:rsid w:val="009C7B77"/>
    <w:rsid w:val="009D04EC"/>
    <w:rsid w:val="009D095A"/>
    <w:rsid w:val="009D0B1D"/>
    <w:rsid w:val="009D1EA2"/>
    <w:rsid w:val="009D1ED1"/>
    <w:rsid w:val="009D2430"/>
    <w:rsid w:val="009D24BA"/>
    <w:rsid w:val="009D2923"/>
    <w:rsid w:val="009D2ECB"/>
    <w:rsid w:val="009D325A"/>
    <w:rsid w:val="009D33DC"/>
    <w:rsid w:val="009D346A"/>
    <w:rsid w:val="009D3A47"/>
    <w:rsid w:val="009D3BBA"/>
    <w:rsid w:val="009D4553"/>
    <w:rsid w:val="009D4C9C"/>
    <w:rsid w:val="009D4FE4"/>
    <w:rsid w:val="009D50C4"/>
    <w:rsid w:val="009D5103"/>
    <w:rsid w:val="009D627C"/>
    <w:rsid w:val="009D68C3"/>
    <w:rsid w:val="009D69EC"/>
    <w:rsid w:val="009D710B"/>
    <w:rsid w:val="009D73A1"/>
    <w:rsid w:val="009D73FB"/>
    <w:rsid w:val="009D78BA"/>
    <w:rsid w:val="009D7B43"/>
    <w:rsid w:val="009E04EE"/>
    <w:rsid w:val="009E081A"/>
    <w:rsid w:val="009E1307"/>
    <w:rsid w:val="009E184F"/>
    <w:rsid w:val="009E2A2D"/>
    <w:rsid w:val="009E2D3D"/>
    <w:rsid w:val="009E32CB"/>
    <w:rsid w:val="009E32DD"/>
    <w:rsid w:val="009E34EE"/>
    <w:rsid w:val="009E35FC"/>
    <w:rsid w:val="009E3E14"/>
    <w:rsid w:val="009E422D"/>
    <w:rsid w:val="009E455A"/>
    <w:rsid w:val="009E57BA"/>
    <w:rsid w:val="009E5B0F"/>
    <w:rsid w:val="009E5E80"/>
    <w:rsid w:val="009E6963"/>
    <w:rsid w:val="009E6CB6"/>
    <w:rsid w:val="009E6FB8"/>
    <w:rsid w:val="009F02E1"/>
    <w:rsid w:val="009F0373"/>
    <w:rsid w:val="009F0380"/>
    <w:rsid w:val="009F04F2"/>
    <w:rsid w:val="009F0653"/>
    <w:rsid w:val="009F0A72"/>
    <w:rsid w:val="009F0D4B"/>
    <w:rsid w:val="009F0D79"/>
    <w:rsid w:val="009F17AE"/>
    <w:rsid w:val="009F1E7F"/>
    <w:rsid w:val="009F261E"/>
    <w:rsid w:val="009F2A13"/>
    <w:rsid w:val="009F2DE6"/>
    <w:rsid w:val="009F3962"/>
    <w:rsid w:val="009F4EA0"/>
    <w:rsid w:val="009F5028"/>
    <w:rsid w:val="009F52DE"/>
    <w:rsid w:val="009F54FA"/>
    <w:rsid w:val="009F58D4"/>
    <w:rsid w:val="009F5A90"/>
    <w:rsid w:val="009F6004"/>
    <w:rsid w:val="009F62A6"/>
    <w:rsid w:val="009F66AD"/>
    <w:rsid w:val="009F67A7"/>
    <w:rsid w:val="009F6C85"/>
    <w:rsid w:val="009F7646"/>
    <w:rsid w:val="009F7BA3"/>
    <w:rsid w:val="00A00404"/>
    <w:rsid w:val="00A006C0"/>
    <w:rsid w:val="00A00B70"/>
    <w:rsid w:val="00A00CB0"/>
    <w:rsid w:val="00A01539"/>
    <w:rsid w:val="00A01AA7"/>
    <w:rsid w:val="00A01BF6"/>
    <w:rsid w:val="00A0201B"/>
    <w:rsid w:val="00A024B7"/>
    <w:rsid w:val="00A02777"/>
    <w:rsid w:val="00A03780"/>
    <w:rsid w:val="00A049EC"/>
    <w:rsid w:val="00A04CA8"/>
    <w:rsid w:val="00A04F7F"/>
    <w:rsid w:val="00A05143"/>
    <w:rsid w:val="00A05441"/>
    <w:rsid w:val="00A05783"/>
    <w:rsid w:val="00A05C07"/>
    <w:rsid w:val="00A05D25"/>
    <w:rsid w:val="00A06615"/>
    <w:rsid w:val="00A0700D"/>
    <w:rsid w:val="00A0713F"/>
    <w:rsid w:val="00A07BC5"/>
    <w:rsid w:val="00A106B8"/>
    <w:rsid w:val="00A113B5"/>
    <w:rsid w:val="00A116CE"/>
    <w:rsid w:val="00A1190E"/>
    <w:rsid w:val="00A11AC1"/>
    <w:rsid w:val="00A122CD"/>
    <w:rsid w:val="00A1265A"/>
    <w:rsid w:val="00A1294E"/>
    <w:rsid w:val="00A1333A"/>
    <w:rsid w:val="00A136C2"/>
    <w:rsid w:val="00A13701"/>
    <w:rsid w:val="00A13DD5"/>
    <w:rsid w:val="00A13F53"/>
    <w:rsid w:val="00A14260"/>
    <w:rsid w:val="00A144DC"/>
    <w:rsid w:val="00A14691"/>
    <w:rsid w:val="00A14CB2"/>
    <w:rsid w:val="00A14F1E"/>
    <w:rsid w:val="00A15EB2"/>
    <w:rsid w:val="00A16101"/>
    <w:rsid w:val="00A16277"/>
    <w:rsid w:val="00A16AE8"/>
    <w:rsid w:val="00A2081E"/>
    <w:rsid w:val="00A20B35"/>
    <w:rsid w:val="00A2128A"/>
    <w:rsid w:val="00A21355"/>
    <w:rsid w:val="00A216F4"/>
    <w:rsid w:val="00A219C9"/>
    <w:rsid w:val="00A22BEB"/>
    <w:rsid w:val="00A22D23"/>
    <w:rsid w:val="00A22D4F"/>
    <w:rsid w:val="00A23333"/>
    <w:rsid w:val="00A233C2"/>
    <w:rsid w:val="00A23566"/>
    <w:rsid w:val="00A23589"/>
    <w:rsid w:val="00A241DB"/>
    <w:rsid w:val="00A24AD1"/>
    <w:rsid w:val="00A2562C"/>
    <w:rsid w:val="00A25896"/>
    <w:rsid w:val="00A25A59"/>
    <w:rsid w:val="00A25B96"/>
    <w:rsid w:val="00A26A45"/>
    <w:rsid w:val="00A279ED"/>
    <w:rsid w:val="00A302AD"/>
    <w:rsid w:val="00A30784"/>
    <w:rsid w:val="00A30EE6"/>
    <w:rsid w:val="00A31070"/>
    <w:rsid w:val="00A31681"/>
    <w:rsid w:val="00A31C50"/>
    <w:rsid w:val="00A322AD"/>
    <w:rsid w:val="00A33101"/>
    <w:rsid w:val="00A3360B"/>
    <w:rsid w:val="00A34145"/>
    <w:rsid w:val="00A34640"/>
    <w:rsid w:val="00A34786"/>
    <w:rsid w:val="00A34CE4"/>
    <w:rsid w:val="00A35132"/>
    <w:rsid w:val="00A36351"/>
    <w:rsid w:val="00A36DE6"/>
    <w:rsid w:val="00A372EE"/>
    <w:rsid w:val="00A37CCE"/>
    <w:rsid w:val="00A40AC8"/>
    <w:rsid w:val="00A40B4B"/>
    <w:rsid w:val="00A40EFF"/>
    <w:rsid w:val="00A414CB"/>
    <w:rsid w:val="00A41858"/>
    <w:rsid w:val="00A418D6"/>
    <w:rsid w:val="00A423BC"/>
    <w:rsid w:val="00A4255C"/>
    <w:rsid w:val="00A42EC7"/>
    <w:rsid w:val="00A43521"/>
    <w:rsid w:val="00A43A65"/>
    <w:rsid w:val="00A43FE1"/>
    <w:rsid w:val="00A44063"/>
    <w:rsid w:val="00A445B2"/>
    <w:rsid w:val="00A446DF"/>
    <w:rsid w:val="00A45059"/>
    <w:rsid w:val="00A45089"/>
    <w:rsid w:val="00A45403"/>
    <w:rsid w:val="00A4569D"/>
    <w:rsid w:val="00A459DD"/>
    <w:rsid w:val="00A45AF4"/>
    <w:rsid w:val="00A45CC5"/>
    <w:rsid w:val="00A46447"/>
    <w:rsid w:val="00A46580"/>
    <w:rsid w:val="00A4697A"/>
    <w:rsid w:val="00A46FBF"/>
    <w:rsid w:val="00A47588"/>
    <w:rsid w:val="00A4775E"/>
    <w:rsid w:val="00A47B02"/>
    <w:rsid w:val="00A50655"/>
    <w:rsid w:val="00A50F39"/>
    <w:rsid w:val="00A51B3A"/>
    <w:rsid w:val="00A520C8"/>
    <w:rsid w:val="00A52BD1"/>
    <w:rsid w:val="00A52DE9"/>
    <w:rsid w:val="00A5345E"/>
    <w:rsid w:val="00A536BD"/>
    <w:rsid w:val="00A543CE"/>
    <w:rsid w:val="00A5441E"/>
    <w:rsid w:val="00A544CF"/>
    <w:rsid w:val="00A5498B"/>
    <w:rsid w:val="00A54F27"/>
    <w:rsid w:val="00A55023"/>
    <w:rsid w:val="00A55179"/>
    <w:rsid w:val="00A55822"/>
    <w:rsid w:val="00A55C9A"/>
    <w:rsid w:val="00A56343"/>
    <w:rsid w:val="00A56A5F"/>
    <w:rsid w:val="00A56D14"/>
    <w:rsid w:val="00A57BEF"/>
    <w:rsid w:val="00A57C9F"/>
    <w:rsid w:val="00A60482"/>
    <w:rsid w:val="00A6068D"/>
    <w:rsid w:val="00A60952"/>
    <w:rsid w:val="00A60979"/>
    <w:rsid w:val="00A60B0A"/>
    <w:rsid w:val="00A60C82"/>
    <w:rsid w:val="00A6159D"/>
    <w:rsid w:val="00A61902"/>
    <w:rsid w:val="00A6248F"/>
    <w:rsid w:val="00A626A1"/>
    <w:rsid w:val="00A62EF9"/>
    <w:rsid w:val="00A635DA"/>
    <w:rsid w:val="00A63F22"/>
    <w:rsid w:val="00A6477F"/>
    <w:rsid w:val="00A64A88"/>
    <w:rsid w:val="00A64B6F"/>
    <w:rsid w:val="00A64B80"/>
    <w:rsid w:val="00A652A2"/>
    <w:rsid w:val="00A6542E"/>
    <w:rsid w:val="00A656A6"/>
    <w:rsid w:val="00A65828"/>
    <w:rsid w:val="00A65947"/>
    <w:rsid w:val="00A65E23"/>
    <w:rsid w:val="00A662B7"/>
    <w:rsid w:val="00A66461"/>
    <w:rsid w:val="00A6660A"/>
    <w:rsid w:val="00A66D20"/>
    <w:rsid w:val="00A66F8F"/>
    <w:rsid w:val="00A66FD2"/>
    <w:rsid w:val="00A673D7"/>
    <w:rsid w:val="00A67779"/>
    <w:rsid w:val="00A70F55"/>
    <w:rsid w:val="00A7123D"/>
    <w:rsid w:val="00A718E6"/>
    <w:rsid w:val="00A71B00"/>
    <w:rsid w:val="00A72572"/>
    <w:rsid w:val="00A729ED"/>
    <w:rsid w:val="00A72F88"/>
    <w:rsid w:val="00A73468"/>
    <w:rsid w:val="00A73E5A"/>
    <w:rsid w:val="00A743FF"/>
    <w:rsid w:val="00A7453F"/>
    <w:rsid w:val="00A74CB6"/>
    <w:rsid w:val="00A751BB"/>
    <w:rsid w:val="00A75382"/>
    <w:rsid w:val="00A753BB"/>
    <w:rsid w:val="00A754A0"/>
    <w:rsid w:val="00A763F7"/>
    <w:rsid w:val="00A76766"/>
    <w:rsid w:val="00A767CF"/>
    <w:rsid w:val="00A77348"/>
    <w:rsid w:val="00A77E7D"/>
    <w:rsid w:val="00A77EDF"/>
    <w:rsid w:val="00A8029B"/>
    <w:rsid w:val="00A80879"/>
    <w:rsid w:val="00A81007"/>
    <w:rsid w:val="00A816BB"/>
    <w:rsid w:val="00A8173E"/>
    <w:rsid w:val="00A8185A"/>
    <w:rsid w:val="00A81E2D"/>
    <w:rsid w:val="00A81EFE"/>
    <w:rsid w:val="00A828E6"/>
    <w:rsid w:val="00A82B20"/>
    <w:rsid w:val="00A82DA4"/>
    <w:rsid w:val="00A84AB0"/>
    <w:rsid w:val="00A8539A"/>
    <w:rsid w:val="00A863A0"/>
    <w:rsid w:val="00A866A5"/>
    <w:rsid w:val="00A868AE"/>
    <w:rsid w:val="00A86A4F"/>
    <w:rsid w:val="00A87807"/>
    <w:rsid w:val="00A90058"/>
    <w:rsid w:val="00A90275"/>
    <w:rsid w:val="00A90B85"/>
    <w:rsid w:val="00A9103C"/>
    <w:rsid w:val="00A92151"/>
    <w:rsid w:val="00A92D3B"/>
    <w:rsid w:val="00A92DC1"/>
    <w:rsid w:val="00A932A1"/>
    <w:rsid w:val="00A93458"/>
    <w:rsid w:val="00A9347A"/>
    <w:rsid w:val="00A935B4"/>
    <w:rsid w:val="00A9400F"/>
    <w:rsid w:val="00A9439A"/>
    <w:rsid w:val="00A9488C"/>
    <w:rsid w:val="00A95A0D"/>
    <w:rsid w:val="00A95FC6"/>
    <w:rsid w:val="00A96678"/>
    <w:rsid w:val="00A96BB9"/>
    <w:rsid w:val="00A97485"/>
    <w:rsid w:val="00AA0B91"/>
    <w:rsid w:val="00AA0D77"/>
    <w:rsid w:val="00AA1119"/>
    <w:rsid w:val="00AA11FF"/>
    <w:rsid w:val="00AA1438"/>
    <w:rsid w:val="00AA15F8"/>
    <w:rsid w:val="00AA1E7A"/>
    <w:rsid w:val="00AA214E"/>
    <w:rsid w:val="00AA2521"/>
    <w:rsid w:val="00AA2A77"/>
    <w:rsid w:val="00AA2E78"/>
    <w:rsid w:val="00AA2F84"/>
    <w:rsid w:val="00AA31DE"/>
    <w:rsid w:val="00AA3732"/>
    <w:rsid w:val="00AA4746"/>
    <w:rsid w:val="00AA487F"/>
    <w:rsid w:val="00AA4EBB"/>
    <w:rsid w:val="00AA4ED9"/>
    <w:rsid w:val="00AA69A1"/>
    <w:rsid w:val="00AA69B1"/>
    <w:rsid w:val="00AA6BFF"/>
    <w:rsid w:val="00AA6F3F"/>
    <w:rsid w:val="00AA7101"/>
    <w:rsid w:val="00AA7161"/>
    <w:rsid w:val="00AB0368"/>
    <w:rsid w:val="00AB1207"/>
    <w:rsid w:val="00AB13F1"/>
    <w:rsid w:val="00AB19DA"/>
    <w:rsid w:val="00AB2240"/>
    <w:rsid w:val="00AB23E9"/>
    <w:rsid w:val="00AB2698"/>
    <w:rsid w:val="00AB3940"/>
    <w:rsid w:val="00AB4F6D"/>
    <w:rsid w:val="00AB5220"/>
    <w:rsid w:val="00AB5354"/>
    <w:rsid w:val="00AB57B5"/>
    <w:rsid w:val="00AB5A82"/>
    <w:rsid w:val="00AB6654"/>
    <w:rsid w:val="00AB6683"/>
    <w:rsid w:val="00AB6BA0"/>
    <w:rsid w:val="00AB6F44"/>
    <w:rsid w:val="00AC0284"/>
    <w:rsid w:val="00AC05E7"/>
    <w:rsid w:val="00AC0901"/>
    <w:rsid w:val="00AC0B89"/>
    <w:rsid w:val="00AC0C0B"/>
    <w:rsid w:val="00AC0CD4"/>
    <w:rsid w:val="00AC1349"/>
    <w:rsid w:val="00AC17F2"/>
    <w:rsid w:val="00AC1978"/>
    <w:rsid w:val="00AC269B"/>
    <w:rsid w:val="00AC2D19"/>
    <w:rsid w:val="00AC374F"/>
    <w:rsid w:val="00AC3CEC"/>
    <w:rsid w:val="00AC41E3"/>
    <w:rsid w:val="00AC4C9A"/>
    <w:rsid w:val="00AC54C9"/>
    <w:rsid w:val="00AC612C"/>
    <w:rsid w:val="00AC75C9"/>
    <w:rsid w:val="00AC79D7"/>
    <w:rsid w:val="00AC7B6F"/>
    <w:rsid w:val="00AD038E"/>
    <w:rsid w:val="00AD0983"/>
    <w:rsid w:val="00AD0CA3"/>
    <w:rsid w:val="00AD0CB9"/>
    <w:rsid w:val="00AD0D9D"/>
    <w:rsid w:val="00AD0E19"/>
    <w:rsid w:val="00AD1023"/>
    <w:rsid w:val="00AD10C5"/>
    <w:rsid w:val="00AD18DE"/>
    <w:rsid w:val="00AD1983"/>
    <w:rsid w:val="00AD1EA9"/>
    <w:rsid w:val="00AD2363"/>
    <w:rsid w:val="00AD2A8A"/>
    <w:rsid w:val="00AD2D3B"/>
    <w:rsid w:val="00AD3716"/>
    <w:rsid w:val="00AD3846"/>
    <w:rsid w:val="00AD3A4E"/>
    <w:rsid w:val="00AD3DBB"/>
    <w:rsid w:val="00AD3E07"/>
    <w:rsid w:val="00AD42C4"/>
    <w:rsid w:val="00AD4C1C"/>
    <w:rsid w:val="00AD56D8"/>
    <w:rsid w:val="00AD5EC5"/>
    <w:rsid w:val="00AD623E"/>
    <w:rsid w:val="00AD65A9"/>
    <w:rsid w:val="00AD6B01"/>
    <w:rsid w:val="00AD73ED"/>
    <w:rsid w:val="00AD75DE"/>
    <w:rsid w:val="00AD7749"/>
    <w:rsid w:val="00AD7780"/>
    <w:rsid w:val="00AD7D53"/>
    <w:rsid w:val="00AE025F"/>
    <w:rsid w:val="00AE0846"/>
    <w:rsid w:val="00AE0BA2"/>
    <w:rsid w:val="00AE0C3A"/>
    <w:rsid w:val="00AE148B"/>
    <w:rsid w:val="00AE1666"/>
    <w:rsid w:val="00AE1C31"/>
    <w:rsid w:val="00AE2112"/>
    <w:rsid w:val="00AE25DF"/>
    <w:rsid w:val="00AE2865"/>
    <w:rsid w:val="00AE29A4"/>
    <w:rsid w:val="00AE2CE4"/>
    <w:rsid w:val="00AE2E16"/>
    <w:rsid w:val="00AE2EC8"/>
    <w:rsid w:val="00AE33B4"/>
    <w:rsid w:val="00AE40A6"/>
    <w:rsid w:val="00AE418D"/>
    <w:rsid w:val="00AE435A"/>
    <w:rsid w:val="00AE4375"/>
    <w:rsid w:val="00AE440A"/>
    <w:rsid w:val="00AE58EF"/>
    <w:rsid w:val="00AE64EA"/>
    <w:rsid w:val="00AE66CA"/>
    <w:rsid w:val="00AE69CE"/>
    <w:rsid w:val="00AE6E68"/>
    <w:rsid w:val="00AE7317"/>
    <w:rsid w:val="00AE7681"/>
    <w:rsid w:val="00AE7C2F"/>
    <w:rsid w:val="00AF04F9"/>
    <w:rsid w:val="00AF0C9C"/>
    <w:rsid w:val="00AF0C9D"/>
    <w:rsid w:val="00AF0F05"/>
    <w:rsid w:val="00AF17B6"/>
    <w:rsid w:val="00AF1AC8"/>
    <w:rsid w:val="00AF1E91"/>
    <w:rsid w:val="00AF2D09"/>
    <w:rsid w:val="00AF390B"/>
    <w:rsid w:val="00AF3CB6"/>
    <w:rsid w:val="00AF446F"/>
    <w:rsid w:val="00AF4ADB"/>
    <w:rsid w:val="00AF4DF7"/>
    <w:rsid w:val="00AF4E5D"/>
    <w:rsid w:val="00AF501B"/>
    <w:rsid w:val="00AF5357"/>
    <w:rsid w:val="00AF7235"/>
    <w:rsid w:val="00AF7938"/>
    <w:rsid w:val="00AF7A35"/>
    <w:rsid w:val="00B00494"/>
    <w:rsid w:val="00B00750"/>
    <w:rsid w:val="00B00C9F"/>
    <w:rsid w:val="00B02F98"/>
    <w:rsid w:val="00B0306F"/>
    <w:rsid w:val="00B032C4"/>
    <w:rsid w:val="00B032EE"/>
    <w:rsid w:val="00B03317"/>
    <w:rsid w:val="00B039E1"/>
    <w:rsid w:val="00B0410A"/>
    <w:rsid w:val="00B04160"/>
    <w:rsid w:val="00B043F1"/>
    <w:rsid w:val="00B04DBF"/>
    <w:rsid w:val="00B05485"/>
    <w:rsid w:val="00B05C2D"/>
    <w:rsid w:val="00B06631"/>
    <w:rsid w:val="00B06932"/>
    <w:rsid w:val="00B06B01"/>
    <w:rsid w:val="00B06D05"/>
    <w:rsid w:val="00B06E27"/>
    <w:rsid w:val="00B10476"/>
    <w:rsid w:val="00B10674"/>
    <w:rsid w:val="00B10D56"/>
    <w:rsid w:val="00B10F80"/>
    <w:rsid w:val="00B114F9"/>
    <w:rsid w:val="00B11948"/>
    <w:rsid w:val="00B11D95"/>
    <w:rsid w:val="00B12557"/>
    <w:rsid w:val="00B12D82"/>
    <w:rsid w:val="00B13B58"/>
    <w:rsid w:val="00B13D88"/>
    <w:rsid w:val="00B13FBD"/>
    <w:rsid w:val="00B14086"/>
    <w:rsid w:val="00B14138"/>
    <w:rsid w:val="00B14615"/>
    <w:rsid w:val="00B147B8"/>
    <w:rsid w:val="00B14D15"/>
    <w:rsid w:val="00B16363"/>
    <w:rsid w:val="00B1669E"/>
    <w:rsid w:val="00B167C8"/>
    <w:rsid w:val="00B16A0F"/>
    <w:rsid w:val="00B16CC6"/>
    <w:rsid w:val="00B16E14"/>
    <w:rsid w:val="00B1772B"/>
    <w:rsid w:val="00B17E38"/>
    <w:rsid w:val="00B20081"/>
    <w:rsid w:val="00B202C2"/>
    <w:rsid w:val="00B20627"/>
    <w:rsid w:val="00B20A08"/>
    <w:rsid w:val="00B20DFB"/>
    <w:rsid w:val="00B20E60"/>
    <w:rsid w:val="00B2100F"/>
    <w:rsid w:val="00B217DE"/>
    <w:rsid w:val="00B21ADA"/>
    <w:rsid w:val="00B21CFB"/>
    <w:rsid w:val="00B21E88"/>
    <w:rsid w:val="00B220D6"/>
    <w:rsid w:val="00B225A4"/>
    <w:rsid w:val="00B22F05"/>
    <w:rsid w:val="00B233E8"/>
    <w:rsid w:val="00B234DE"/>
    <w:rsid w:val="00B23BF7"/>
    <w:rsid w:val="00B24BC3"/>
    <w:rsid w:val="00B25062"/>
    <w:rsid w:val="00B253B4"/>
    <w:rsid w:val="00B257AC"/>
    <w:rsid w:val="00B25927"/>
    <w:rsid w:val="00B259F0"/>
    <w:rsid w:val="00B2619E"/>
    <w:rsid w:val="00B2684C"/>
    <w:rsid w:val="00B27483"/>
    <w:rsid w:val="00B2768B"/>
    <w:rsid w:val="00B27D34"/>
    <w:rsid w:val="00B27EA9"/>
    <w:rsid w:val="00B3013F"/>
    <w:rsid w:val="00B303D1"/>
    <w:rsid w:val="00B31F51"/>
    <w:rsid w:val="00B32018"/>
    <w:rsid w:val="00B321BE"/>
    <w:rsid w:val="00B327CD"/>
    <w:rsid w:val="00B32A43"/>
    <w:rsid w:val="00B33636"/>
    <w:rsid w:val="00B3366E"/>
    <w:rsid w:val="00B33F74"/>
    <w:rsid w:val="00B343AD"/>
    <w:rsid w:val="00B353CC"/>
    <w:rsid w:val="00B361D1"/>
    <w:rsid w:val="00B362A2"/>
    <w:rsid w:val="00B362C8"/>
    <w:rsid w:val="00B3630A"/>
    <w:rsid w:val="00B36E3E"/>
    <w:rsid w:val="00B4016F"/>
    <w:rsid w:val="00B40591"/>
    <w:rsid w:val="00B40D42"/>
    <w:rsid w:val="00B41D46"/>
    <w:rsid w:val="00B41D96"/>
    <w:rsid w:val="00B41F24"/>
    <w:rsid w:val="00B41FDC"/>
    <w:rsid w:val="00B425B9"/>
    <w:rsid w:val="00B42DD7"/>
    <w:rsid w:val="00B4372C"/>
    <w:rsid w:val="00B43A8D"/>
    <w:rsid w:val="00B441B7"/>
    <w:rsid w:val="00B442F7"/>
    <w:rsid w:val="00B44349"/>
    <w:rsid w:val="00B4513D"/>
    <w:rsid w:val="00B45348"/>
    <w:rsid w:val="00B4535D"/>
    <w:rsid w:val="00B45629"/>
    <w:rsid w:val="00B45A66"/>
    <w:rsid w:val="00B45AF7"/>
    <w:rsid w:val="00B46207"/>
    <w:rsid w:val="00B46221"/>
    <w:rsid w:val="00B46C27"/>
    <w:rsid w:val="00B46C53"/>
    <w:rsid w:val="00B46CB2"/>
    <w:rsid w:val="00B46EE8"/>
    <w:rsid w:val="00B47547"/>
    <w:rsid w:val="00B50204"/>
    <w:rsid w:val="00B507B9"/>
    <w:rsid w:val="00B50AFB"/>
    <w:rsid w:val="00B50E56"/>
    <w:rsid w:val="00B512B7"/>
    <w:rsid w:val="00B5134D"/>
    <w:rsid w:val="00B52047"/>
    <w:rsid w:val="00B524FA"/>
    <w:rsid w:val="00B524FE"/>
    <w:rsid w:val="00B526F1"/>
    <w:rsid w:val="00B527E4"/>
    <w:rsid w:val="00B528D0"/>
    <w:rsid w:val="00B5290D"/>
    <w:rsid w:val="00B52FCF"/>
    <w:rsid w:val="00B548A1"/>
    <w:rsid w:val="00B549BA"/>
    <w:rsid w:val="00B54F89"/>
    <w:rsid w:val="00B55744"/>
    <w:rsid w:val="00B5602F"/>
    <w:rsid w:val="00B574A8"/>
    <w:rsid w:val="00B57B92"/>
    <w:rsid w:val="00B6031E"/>
    <w:rsid w:val="00B6050A"/>
    <w:rsid w:val="00B60A2F"/>
    <w:rsid w:val="00B60E17"/>
    <w:rsid w:val="00B61232"/>
    <w:rsid w:val="00B615BA"/>
    <w:rsid w:val="00B61BC2"/>
    <w:rsid w:val="00B61DE9"/>
    <w:rsid w:val="00B622B6"/>
    <w:rsid w:val="00B62A24"/>
    <w:rsid w:val="00B62B00"/>
    <w:rsid w:val="00B63000"/>
    <w:rsid w:val="00B63440"/>
    <w:rsid w:val="00B63518"/>
    <w:rsid w:val="00B63614"/>
    <w:rsid w:val="00B644C0"/>
    <w:rsid w:val="00B6454D"/>
    <w:rsid w:val="00B6464A"/>
    <w:rsid w:val="00B64694"/>
    <w:rsid w:val="00B64C66"/>
    <w:rsid w:val="00B64F21"/>
    <w:rsid w:val="00B657D7"/>
    <w:rsid w:val="00B6607E"/>
    <w:rsid w:val="00B66099"/>
    <w:rsid w:val="00B66293"/>
    <w:rsid w:val="00B66914"/>
    <w:rsid w:val="00B66BCE"/>
    <w:rsid w:val="00B67077"/>
    <w:rsid w:val="00B67406"/>
    <w:rsid w:val="00B6762A"/>
    <w:rsid w:val="00B67A41"/>
    <w:rsid w:val="00B67A97"/>
    <w:rsid w:val="00B67C50"/>
    <w:rsid w:val="00B70141"/>
    <w:rsid w:val="00B7021F"/>
    <w:rsid w:val="00B70C82"/>
    <w:rsid w:val="00B71722"/>
    <w:rsid w:val="00B723D7"/>
    <w:rsid w:val="00B72A66"/>
    <w:rsid w:val="00B72AE0"/>
    <w:rsid w:val="00B7398C"/>
    <w:rsid w:val="00B73E7F"/>
    <w:rsid w:val="00B749DE"/>
    <w:rsid w:val="00B74AF5"/>
    <w:rsid w:val="00B75525"/>
    <w:rsid w:val="00B7574D"/>
    <w:rsid w:val="00B766E2"/>
    <w:rsid w:val="00B76DF2"/>
    <w:rsid w:val="00B76F8F"/>
    <w:rsid w:val="00B77A36"/>
    <w:rsid w:val="00B77CDA"/>
    <w:rsid w:val="00B77EA0"/>
    <w:rsid w:val="00B801AD"/>
    <w:rsid w:val="00B80B02"/>
    <w:rsid w:val="00B81808"/>
    <w:rsid w:val="00B82346"/>
    <w:rsid w:val="00B82665"/>
    <w:rsid w:val="00B82B70"/>
    <w:rsid w:val="00B82C6B"/>
    <w:rsid w:val="00B83114"/>
    <w:rsid w:val="00B831EC"/>
    <w:rsid w:val="00B832CD"/>
    <w:rsid w:val="00B83346"/>
    <w:rsid w:val="00B83610"/>
    <w:rsid w:val="00B8455F"/>
    <w:rsid w:val="00B845F3"/>
    <w:rsid w:val="00B848BF"/>
    <w:rsid w:val="00B84E10"/>
    <w:rsid w:val="00B853A3"/>
    <w:rsid w:val="00B85568"/>
    <w:rsid w:val="00B86A1D"/>
    <w:rsid w:val="00B8741F"/>
    <w:rsid w:val="00B874F9"/>
    <w:rsid w:val="00B87576"/>
    <w:rsid w:val="00B8799F"/>
    <w:rsid w:val="00B87B07"/>
    <w:rsid w:val="00B90999"/>
    <w:rsid w:val="00B90E79"/>
    <w:rsid w:val="00B9161A"/>
    <w:rsid w:val="00B916AF"/>
    <w:rsid w:val="00B91B5B"/>
    <w:rsid w:val="00B9321F"/>
    <w:rsid w:val="00B93372"/>
    <w:rsid w:val="00B93945"/>
    <w:rsid w:val="00B93ABD"/>
    <w:rsid w:val="00B93EEA"/>
    <w:rsid w:val="00B94289"/>
    <w:rsid w:val="00B94929"/>
    <w:rsid w:val="00B9503E"/>
    <w:rsid w:val="00B95C98"/>
    <w:rsid w:val="00B95DB4"/>
    <w:rsid w:val="00B96506"/>
    <w:rsid w:val="00B96F7C"/>
    <w:rsid w:val="00B97CC7"/>
    <w:rsid w:val="00BA01F6"/>
    <w:rsid w:val="00BA05E1"/>
    <w:rsid w:val="00BA0D35"/>
    <w:rsid w:val="00BA10BF"/>
    <w:rsid w:val="00BA14FD"/>
    <w:rsid w:val="00BA1637"/>
    <w:rsid w:val="00BA2209"/>
    <w:rsid w:val="00BA2B23"/>
    <w:rsid w:val="00BA4F0F"/>
    <w:rsid w:val="00BA5257"/>
    <w:rsid w:val="00BA55FD"/>
    <w:rsid w:val="00BA64CC"/>
    <w:rsid w:val="00BA657A"/>
    <w:rsid w:val="00BA6A13"/>
    <w:rsid w:val="00BA6B60"/>
    <w:rsid w:val="00BA72D6"/>
    <w:rsid w:val="00BA7DCC"/>
    <w:rsid w:val="00BA7DCF"/>
    <w:rsid w:val="00BA7E52"/>
    <w:rsid w:val="00BA7F1B"/>
    <w:rsid w:val="00BB01F1"/>
    <w:rsid w:val="00BB02A5"/>
    <w:rsid w:val="00BB030F"/>
    <w:rsid w:val="00BB06A3"/>
    <w:rsid w:val="00BB06C9"/>
    <w:rsid w:val="00BB2046"/>
    <w:rsid w:val="00BB2207"/>
    <w:rsid w:val="00BB2251"/>
    <w:rsid w:val="00BB2687"/>
    <w:rsid w:val="00BB294A"/>
    <w:rsid w:val="00BB29DB"/>
    <w:rsid w:val="00BB327C"/>
    <w:rsid w:val="00BB423A"/>
    <w:rsid w:val="00BB42F3"/>
    <w:rsid w:val="00BB435A"/>
    <w:rsid w:val="00BB438D"/>
    <w:rsid w:val="00BB44AD"/>
    <w:rsid w:val="00BB48EE"/>
    <w:rsid w:val="00BB4A21"/>
    <w:rsid w:val="00BB4B39"/>
    <w:rsid w:val="00BB4EA8"/>
    <w:rsid w:val="00BB519B"/>
    <w:rsid w:val="00BB5488"/>
    <w:rsid w:val="00BB6153"/>
    <w:rsid w:val="00BB6715"/>
    <w:rsid w:val="00BB73A3"/>
    <w:rsid w:val="00BB756A"/>
    <w:rsid w:val="00BC0152"/>
    <w:rsid w:val="00BC077E"/>
    <w:rsid w:val="00BC09BD"/>
    <w:rsid w:val="00BC0DC6"/>
    <w:rsid w:val="00BC0E32"/>
    <w:rsid w:val="00BC103A"/>
    <w:rsid w:val="00BC1411"/>
    <w:rsid w:val="00BC146F"/>
    <w:rsid w:val="00BC1A04"/>
    <w:rsid w:val="00BC1C68"/>
    <w:rsid w:val="00BC229F"/>
    <w:rsid w:val="00BC23BE"/>
    <w:rsid w:val="00BC2525"/>
    <w:rsid w:val="00BC26B2"/>
    <w:rsid w:val="00BC2788"/>
    <w:rsid w:val="00BC30C4"/>
    <w:rsid w:val="00BC3303"/>
    <w:rsid w:val="00BC3790"/>
    <w:rsid w:val="00BC389C"/>
    <w:rsid w:val="00BC3AEF"/>
    <w:rsid w:val="00BC41A4"/>
    <w:rsid w:val="00BC550F"/>
    <w:rsid w:val="00BC589D"/>
    <w:rsid w:val="00BC689F"/>
    <w:rsid w:val="00BC701F"/>
    <w:rsid w:val="00BC79A2"/>
    <w:rsid w:val="00BC79CD"/>
    <w:rsid w:val="00BC7C07"/>
    <w:rsid w:val="00BC7F31"/>
    <w:rsid w:val="00BD02BD"/>
    <w:rsid w:val="00BD0C85"/>
    <w:rsid w:val="00BD0FFD"/>
    <w:rsid w:val="00BD1147"/>
    <w:rsid w:val="00BD235F"/>
    <w:rsid w:val="00BD2727"/>
    <w:rsid w:val="00BD2C18"/>
    <w:rsid w:val="00BD3221"/>
    <w:rsid w:val="00BD3B66"/>
    <w:rsid w:val="00BD4B20"/>
    <w:rsid w:val="00BD4FD6"/>
    <w:rsid w:val="00BD52DC"/>
    <w:rsid w:val="00BD6076"/>
    <w:rsid w:val="00BD6373"/>
    <w:rsid w:val="00BD6712"/>
    <w:rsid w:val="00BD69FB"/>
    <w:rsid w:val="00BD739B"/>
    <w:rsid w:val="00BE0B17"/>
    <w:rsid w:val="00BE0FD5"/>
    <w:rsid w:val="00BE11CA"/>
    <w:rsid w:val="00BE120B"/>
    <w:rsid w:val="00BE1346"/>
    <w:rsid w:val="00BE166E"/>
    <w:rsid w:val="00BE19D0"/>
    <w:rsid w:val="00BE1EEC"/>
    <w:rsid w:val="00BE23CC"/>
    <w:rsid w:val="00BE261C"/>
    <w:rsid w:val="00BE2D1A"/>
    <w:rsid w:val="00BE2E16"/>
    <w:rsid w:val="00BE314A"/>
    <w:rsid w:val="00BE32C1"/>
    <w:rsid w:val="00BE359A"/>
    <w:rsid w:val="00BE42BD"/>
    <w:rsid w:val="00BE4964"/>
    <w:rsid w:val="00BE4F91"/>
    <w:rsid w:val="00BE5580"/>
    <w:rsid w:val="00BE5D30"/>
    <w:rsid w:val="00BE65D4"/>
    <w:rsid w:val="00BE68AC"/>
    <w:rsid w:val="00BE7142"/>
    <w:rsid w:val="00BE74F9"/>
    <w:rsid w:val="00BE7642"/>
    <w:rsid w:val="00BF0443"/>
    <w:rsid w:val="00BF0A9F"/>
    <w:rsid w:val="00BF0B73"/>
    <w:rsid w:val="00BF0BE1"/>
    <w:rsid w:val="00BF0C20"/>
    <w:rsid w:val="00BF2686"/>
    <w:rsid w:val="00BF2922"/>
    <w:rsid w:val="00BF33DB"/>
    <w:rsid w:val="00BF3CC2"/>
    <w:rsid w:val="00BF3FCA"/>
    <w:rsid w:val="00BF4BC2"/>
    <w:rsid w:val="00BF5171"/>
    <w:rsid w:val="00BF557B"/>
    <w:rsid w:val="00BF56D8"/>
    <w:rsid w:val="00BF62BF"/>
    <w:rsid w:val="00BF6714"/>
    <w:rsid w:val="00BF6C34"/>
    <w:rsid w:val="00BF71F1"/>
    <w:rsid w:val="00BF7E95"/>
    <w:rsid w:val="00BF7FC2"/>
    <w:rsid w:val="00C002AB"/>
    <w:rsid w:val="00C015DB"/>
    <w:rsid w:val="00C01D5B"/>
    <w:rsid w:val="00C02A4F"/>
    <w:rsid w:val="00C0301D"/>
    <w:rsid w:val="00C037B7"/>
    <w:rsid w:val="00C039C1"/>
    <w:rsid w:val="00C03EE5"/>
    <w:rsid w:val="00C042C9"/>
    <w:rsid w:val="00C0515D"/>
    <w:rsid w:val="00C05DA8"/>
    <w:rsid w:val="00C05F1A"/>
    <w:rsid w:val="00C06184"/>
    <w:rsid w:val="00C06328"/>
    <w:rsid w:val="00C067F3"/>
    <w:rsid w:val="00C06849"/>
    <w:rsid w:val="00C0694E"/>
    <w:rsid w:val="00C06A1F"/>
    <w:rsid w:val="00C07132"/>
    <w:rsid w:val="00C07260"/>
    <w:rsid w:val="00C07294"/>
    <w:rsid w:val="00C074C4"/>
    <w:rsid w:val="00C074D1"/>
    <w:rsid w:val="00C078A9"/>
    <w:rsid w:val="00C104BB"/>
    <w:rsid w:val="00C10E6F"/>
    <w:rsid w:val="00C10EA2"/>
    <w:rsid w:val="00C1115B"/>
    <w:rsid w:val="00C115FA"/>
    <w:rsid w:val="00C11706"/>
    <w:rsid w:val="00C121BD"/>
    <w:rsid w:val="00C125F7"/>
    <w:rsid w:val="00C12767"/>
    <w:rsid w:val="00C12B3A"/>
    <w:rsid w:val="00C12F2E"/>
    <w:rsid w:val="00C1342D"/>
    <w:rsid w:val="00C13A80"/>
    <w:rsid w:val="00C13B4B"/>
    <w:rsid w:val="00C13EAC"/>
    <w:rsid w:val="00C14282"/>
    <w:rsid w:val="00C14490"/>
    <w:rsid w:val="00C14634"/>
    <w:rsid w:val="00C14BB5"/>
    <w:rsid w:val="00C1533F"/>
    <w:rsid w:val="00C15388"/>
    <w:rsid w:val="00C15572"/>
    <w:rsid w:val="00C15978"/>
    <w:rsid w:val="00C15E2D"/>
    <w:rsid w:val="00C163A5"/>
    <w:rsid w:val="00C16519"/>
    <w:rsid w:val="00C16BFE"/>
    <w:rsid w:val="00C17224"/>
    <w:rsid w:val="00C172AB"/>
    <w:rsid w:val="00C17969"/>
    <w:rsid w:val="00C17A37"/>
    <w:rsid w:val="00C17DC1"/>
    <w:rsid w:val="00C20137"/>
    <w:rsid w:val="00C201E1"/>
    <w:rsid w:val="00C20370"/>
    <w:rsid w:val="00C205DB"/>
    <w:rsid w:val="00C20D6F"/>
    <w:rsid w:val="00C21278"/>
    <w:rsid w:val="00C22436"/>
    <w:rsid w:val="00C23678"/>
    <w:rsid w:val="00C24469"/>
    <w:rsid w:val="00C24618"/>
    <w:rsid w:val="00C246C6"/>
    <w:rsid w:val="00C24CC9"/>
    <w:rsid w:val="00C25041"/>
    <w:rsid w:val="00C25FB8"/>
    <w:rsid w:val="00C26025"/>
    <w:rsid w:val="00C2602B"/>
    <w:rsid w:val="00C271A7"/>
    <w:rsid w:val="00C2734D"/>
    <w:rsid w:val="00C27490"/>
    <w:rsid w:val="00C2767C"/>
    <w:rsid w:val="00C30689"/>
    <w:rsid w:val="00C30AFF"/>
    <w:rsid w:val="00C30F3C"/>
    <w:rsid w:val="00C31AA2"/>
    <w:rsid w:val="00C31EB3"/>
    <w:rsid w:val="00C32503"/>
    <w:rsid w:val="00C3272F"/>
    <w:rsid w:val="00C3277C"/>
    <w:rsid w:val="00C3290A"/>
    <w:rsid w:val="00C32A2A"/>
    <w:rsid w:val="00C33BFC"/>
    <w:rsid w:val="00C33E1A"/>
    <w:rsid w:val="00C3408E"/>
    <w:rsid w:val="00C3481A"/>
    <w:rsid w:val="00C3487E"/>
    <w:rsid w:val="00C34A50"/>
    <w:rsid w:val="00C34B69"/>
    <w:rsid w:val="00C3502F"/>
    <w:rsid w:val="00C357BF"/>
    <w:rsid w:val="00C359A8"/>
    <w:rsid w:val="00C36992"/>
    <w:rsid w:val="00C36A38"/>
    <w:rsid w:val="00C36CBB"/>
    <w:rsid w:val="00C37244"/>
    <w:rsid w:val="00C37450"/>
    <w:rsid w:val="00C37EAC"/>
    <w:rsid w:val="00C40339"/>
    <w:rsid w:val="00C40D28"/>
    <w:rsid w:val="00C41C96"/>
    <w:rsid w:val="00C4201B"/>
    <w:rsid w:val="00C42218"/>
    <w:rsid w:val="00C4261D"/>
    <w:rsid w:val="00C427D3"/>
    <w:rsid w:val="00C428F5"/>
    <w:rsid w:val="00C432AE"/>
    <w:rsid w:val="00C43552"/>
    <w:rsid w:val="00C43905"/>
    <w:rsid w:val="00C43E36"/>
    <w:rsid w:val="00C44991"/>
    <w:rsid w:val="00C44EFF"/>
    <w:rsid w:val="00C450DB"/>
    <w:rsid w:val="00C45294"/>
    <w:rsid w:val="00C45635"/>
    <w:rsid w:val="00C45694"/>
    <w:rsid w:val="00C458F1"/>
    <w:rsid w:val="00C45C2E"/>
    <w:rsid w:val="00C46214"/>
    <w:rsid w:val="00C46ED5"/>
    <w:rsid w:val="00C472D2"/>
    <w:rsid w:val="00C4740A"/>
    <w:rsid w:val="00C474C2"/>
    <w:rsid w:val="00C4754D"/>
    <w:rsid w:val="00C47557"/>
    <w:rsid w:val="00C50007"/>
    <w:rsid w:val="00C5007D"/>
    <w:rsid w:val="00C50239"/>
    <w:rsid w:val="00C510FC"/>
    <w:rsid w:val="00C519A1"/>
    <w:rsid w:val="00C51DEF"/>
    <w:rsid w:val="00C520D1"/>
    <w:rsid w:val="00C526BA"/>
    <w:rsid w:val="00C52745"/>
    <w:rsid w:val="00C53114"/>
    <w:rsid w:val="00C534CF"/>
    <w:rsid w:val="00C535C4"/>
    <w:rsid w:val="00C53B18"/>
    <w:rsid w:val="00C53B98"/>
    <w:rsid w:val="00C53FF0"/>
    <w:rsid w:val="00C549AA"/>
    <w:rsid w:val="00C55030"/>
    <w:rsid w:val="00C55710"/>
    <w:rsid w:val="00C557E4"/>
    <w:rsid w:val="00C55CED"/>
    <w:rsid w:val="00C5608B"/>
    <w:rsid w:val="00C56387"/>
    <w:rsid w:val="00C56741"/>
    <w:rsid w:val="00C5678E"/>
    <w:rsid w:val="00C56A46"/>
    <w:rsid w:val="00C56E3B"/>
    <w:rsid w:val="00C57116"/>
    <w:rsid w:val="00C57B86"/>
    <w:rsid w:val="00C60E96"/>
    <w:rsid w:val="00C61C74"/>
    <w:rsid w:val="00C61FE4"/>
    <w:rsid w:val="00C62570"/>
    <w:rsid w:val="00C627AF"/>
    <w:rsid w:val="00C62B1D"/>
    <w:rsid w:val="00C62D77"/>
    <w:rsid w:val="00C62F5D"/>
    <w:rsid w:val="00C62FD6"/>
    <w:rsid w:val="00C6348A"/>
    <w:rsid w:val="00C63829"/>
    <w:rsid w:val="00C638E4"/>
    <w:rsid w:val="00C64155"/>
    <w:rsid w:val="00C64633"/>
    <w:rsid w:val="00C64B18"/>
    <w:rsid w:val="00C64C7E"/>
    <w:rsid w:val="00C6513B"/>
    <w:rsid w:val="00C655D6"/>
    <w:rsid w:val="00C65712"/>
    <w:rsid w:val="00C65EA4"/>
    <w:rsid w:val="00C660AA"/>
    <w:rsid w:val="00C66551"/>
    <w:rsid w:val="00C668A1"/>
    <w:rsid w:val="00C66948"/>
    <w:rsid w:val="00C67F4D"/>
    <w:rsid w:val="00C70138"/>
    <w:rsid w:val="00C70963"/>
    <w:rsid w:val="00C71997"/>
    <w:rsid w:val="00C71D5B"/>
    <w:rsid w:val="00C72694"/>
    <w:rsid w:val="00C729F5"/>
    <w:rsid w:val="00C72C3E"/>
    <w:rsid w:val="00C72DA5"/>
    <w:rsid w:val="00C732C0"/>
    <w:rsid w:val="00C73905"/>
    <w:rsid w:val="00C73A86"/>
    <w:rsid w:val="00C73CED"/>
    <w:rsid w:val="00C740CB"/>
    <w:rsid w:val="00C74110"/>
    <w:rsid w:val="00C745DA"/>
    <w:rsid w:val="00C746A5"/>
    <w:rsid w:val="00C75A44"/>
    <w:rsid w:val="00C75A5B"/>
    <w:rsid w:val="00C762E6"/>
    <w:rsid w:val="00C76364"/>
    <w:rsid w:val="00C769ED"/>
    <w:rsid w:val="00C7742C"/>
    <w:rsid w:val="00C8009F"/>
    <w:rsid w:val="00C804D3"/>
    <w:rsid w:val="00C811D9"/>
    <w:rsid w:val="00C81470"/>
    <w:rsid w:val="00C81A38"/>
    <w:rsid w:val="00C81D55"/>
    <w:rsid w:val="00C82072"/>
    <w:rsid w:val="00C824CA"/>
    <w:rsid w:val="00C825CB"/>
    <w:rsid w:val="00C82800"/>
    <w:rsid w:val="00C829EB"/>
    <w:rsid w:val="00C82B1D"/>
    <w:rsid w:val="00C82E73"/>
    <w:rsid w:val="00C83F8B"/>
    <w:rsid w:val="00C84B51"/>
    <w:rsid w:val="00C853F4"/>
    <w:rsid w:val="00C86374"/>
    <w:rsid w:val="00C86BE1"/>
    <w:rsid w:val="00C86FF2"/>
    <w:rsid w:val="00C8714F"/>
    <w:rsid w:val="00C874B7"/>
    <w:rsid w:val="00C874BD"/>
    <w:rsid w:val="00C87845"/>
    <w:rsid w:val="00C878AF"/>
    <w:rsid w:val="00C8792C"/>
    <w:rsid w:val="00C903AF"/>
    <w:rsid w:val="00C90D10"/>
    <w:rsid w:val="00C90FBA"/>
    <w:rsid w:val="00C914C7"/>
    <w:rsid w:val="00C91C53"/>
    <w:rsid w:val="00C92266"/>
    <w:rsid w:val="00C92441"/>
    <w:rsid w:val="00C92A03"/>
    <w:rsid w:val="00C92B4B"/>
    <w:rsid w:val="00C92EAE"/>
    <w:rsid w:val="00C9314D"/>
    <w:rsid w:val="00C936AD"/>
    <w:rsid w:val="00C9416E"/>
    <w:rsid w:val="00C9437E"/>
    <w:rsid w:val="00C9540C"/>
    <w:rsid w:val="00C95547"/>
    <w:rsid w:val="00C955C1"/>
    <w:rsid w:val="00C95752"/>
    <w:rsid w:val="00C95B4A"/>
    <w:rsid w:val="00C96616"/>
    <w:rsid w:val="00C9695C"/>
    <w:rsid w:val="00C9786D"/>
    <w:rsid w:val="00C97BE2"/>
    <w:rsid w:val="00C97C10"/>
    <w:rsid w:val="00CA0E7E"/>
    <w:rsid w:val="00CA1757"/>
    <w:rsid w:val="00CA231F"/>
    <w:rsid w:val="00CA298B"/>
    <w:rsid w:val="00CA3289"/>
    <w:rsid w:val="00CA3352"/>
    <w:rsid w:val="00CA336D"/>
    <w:rsid w:val="00CA37AB"/>
    <w:rsid w:val="00CA3C2B"/>
    <w:rsid w:val="00CA3CF6"/>
    <w:rsid w:val="00CA40FD"/>
    <w:rsid w:val="00CA4A3B"/>
    <w:rsid w:val="00CA4EC8"/>
    <w:rsid w:val="00CA5200"/>
    <w:rsid w:val="00CA5288"/>
    <w:rsid w:val="00CA574D"/>
    <w:rsid w:val="00CA61BD"/>
    <w:rsid w:val="00CA6394"/>
    <w:rsid w:val="00CA67F3"/>
    <w:rsid w:val="00CA6CF0"/>
    <w:rsid w:val="00CA6E7F"/>
    <w:rsid w:val="00CA73A6"/>
    <w:rsid w:val="00CA74DD"/>
    <w:rsid w:val="00CA76A6"/>
    <w:rsid w:val="00CA7AA5"/>
    <w:rsid w:val="00CB0157"/>
    <w:rsid w:val="00CB03E5"/>
    <w:rsid w:val="00CB0BAD"/>
    <w:rsid w:val="00CB0F5E"/>
    <w:rsid w:val="00CB1899"/>
    <w:rsid w:val="00CB1976"/>
    <w:rsid w:val="00CB1BAD"/>
    <w:rsid w:val="00CB1FBC"/>
    <w:rsid w:val="00CB2276"/>
    <w:rsid w:val="00CB2C97"/>
    <w:rsid w:val="00CB2D3A"/>
    <w:rsid w:val="00CB3165"/>
    <w:rsid w:val="00CB3278"/>
    <w:rsid w:val="00CB341B"/>
    <w:rsid w:val="00CB349B"/>
    <w:rsid w:val="00CB4132"/>
    <w:rsid w:val="00CB4252"/>
    <w:rsid w:val="00CB453F"/>
    <w:rsid w:val="00CB4B0A"/>
    <w:rsid w:val="00CB50B8"/>
    <w:rsid w:val="00CB54AC"/>
    <w:rsid w:val="00CB5771"/>
    <w:rsid w:val="00CB64E0"/>
    <w:rsid w:val="00CB7162"/>
    <w:rsid w:val="00CB7A30"/>
    <w:rsid w:val="00CC0294"/>
    <w:rsid w:val="00CC0E16"/>
    <w:rsid w:val="00CC1AC1"/>
    <w:rsid w:val="00CC1E03"/>
    <w:rsid w:val="00CC1F9A"/>
    <w:rsid w:val="00CC27BB"/>
    <w:rsid w:val="00CC298B"/>
    <w:rsid w:val="00CC2999"/>
    <w:rsid w:val="00CC3682"/>
    <w:rsid w:val="00CC3CD5"/>
    <w:rsid w:val="00CC3D8A"/>
    <w:rsid w:val="00CC43E1"/>
    <w:rsid w:val="00CC47F3"/>
    <w:rsid w:val="00CC580E"/>
    <w:rsid w:val="00CC5883"/>
    <w:rsid w:val="00CC5CBB"/>
    <w:rsid w:val="00CC684A"/>
    <w:rsid w:val="00CC6ED5"/>
    <w:rsid w:val="00CC71A5"/>
    <w:rsid w:val="00CC72DD"/>
    <w:rsid w:val="00CC7359"/>
    <w:rsid w:val="00CC788E"/>
    <w:rsid w:val="00CC7C7A"/>
    <w:rsid w:val="00CD04CD"/>
    <w:rsid w:val="00CD0D06"/>
    <w:rsid w:val="00CD0D3D"/>
    <w:rsid w:val="00CD0E05"/>
    <w:rsid w:val="00CD0F92"/>
    <w:rsid w:val="00CD1281"/>
    <w:rsid w:val="00CD16C5"/>
    <w:rsid w:val="00CD1A05"/>
    <w:rsid w:val="00CD1EC6"/>
    <w:rsid w:val="00CD212D"/>
    <w:rsid w:val="00CD240A"/>
    <w:rsid w:val="00CD2616"/>
    <w:rsid w:val="00CD267B"/>
    <w:rsid w:val="00CD2BD5"/>
    <w:rsid w:val="00CD34B6"/>
    <w:rsid w:val="00CD35A1"/>
    <w:rsid w:val="00CD3E27"/>
    <w:rsid w:val="00CD4866"/>
    <w:rsid w:val="00CD4A3F"/>
    <w:rsid w:val="00CD4CE1"/>
    <w:rsid w:val="00CD5281"/>
    <w:rsid w:val="00CD54CE"/>
    <w:rsid w:val="00CD54E1"/>
    <w:rsid w:val="00CD57FC"/>
    <w:rsid w:val="00CD5B93"/>
    <w:rsid w:val="00CD6D7C"/>
    <w:rsid w:val="00CD7519"/>
    <w:rsid w:val="00CD78FC"/>
    <w:rsid w:val="00CD7ADF"/>
    <w:rsid w:val="00CD7F44"/>
    <w:rsid w:val="00CE0AE2"/>
    <w:rsid w:val="00CE0F50"/>
    <w:rsid w:val="00CE1097"/>
    <w:rsid w:val="00CE14D5"/>
    <w:rsid w:val="00CE1CE8"/>
    <w:rsid w:val="00CE256B"/>
    <w:rsid w:val="00CE2CEC"/>
    <w:rsid w:val="00CE31DF"/>
    <w:rsid w:val="00CE3212"/>
    <w:rsid w:val="00CE4083"/>
    <w:rsid w:val="00CE4155"/>
    <w:rsid w:val="00CE41D5"/>
    <w:rsid w:val="00CE44D5"/>
    <w:rsid w:val="00CE4515"/>
    <w:rsid w:val="00CE4857"/>
    <w:rsid w:val="00CE4D95"/>
    <w:rsid w:val="00CE4EF6"/>
    <w:rsid w:val="00CE5276"/>
    <w:rsid w:val="00CE5A62"/>
    <w:rsid w:val="00CE5AF5"/>
    <w:rsid w:val="00CE5E19"/>
    <w:rsid w:val="00CE5E56"/>
    <w:rsid w:val="00CE6425"/>
    <w:rsid w:val="00CE6738"/>
    <w:rsid w:val="00CE73AB"/>
    <w:rsid w:val="00CE7EBD"/>
    <w:rsid w:val="00CE7FC6"/>
    <w:rsid w:val="00CF042D"/>
    <w:rsid w:val="00CF07CE"/>
    <w:rsid w:val="00CF0855"/>
    <w:rsid w:val="00CF0F2A"/>
    <w:rsid w:val="00CF12D3"/>
    <w:rsid w:val="00CF19E1"/>
    <w:rsid w:val="00CF1C06"/>
    <w:rsid w:val="00CF1DA4"/>
    <w:rsid w:val="00CF1E98"/>
    <w:rsid w:val="00CF1FD8"/>
    <w:rsid w:val="00CF260B"/>
    <w:rsid w:val="00CF2B4E"/>
    <w:rsid w:val="00CF2CC2"/>
    <w:rsid w:val="00CF2F80"/>
    <w:rsid w:val="00CF30F4"/>
    <w:rsid w:val="00CF371F"/>
    <w:rsid w:val="00CF3ED0"/>
    <w:rsid w:val="00CF495D"/>
    <w:rsid w:val="00CF4BE9"/>
    <w:rsid w:val="00CF5557"/>
    <w:rsid w:val="00CF5A8E"/>
    <w:rsid w:val="00CF5AB5"/>
    <w:rsid w:val="00CF5C4F"/>
    <w:rsid w:val="00CF616A"/>
    <w:rsid w:val="00CF6ADD"/>
    <w:rsid w:val="00CF6E24"/>
    <w:rsid w:val="00CF7578"/>
    <w:rsid w:val="00CF7AE0"/>
    <w:rsid w:val="00CF7EA7"/>
    <w:rsid w:val="00D00073"/>
    <w:rsid w:val="00D0089E"/>
    <w:rsid w:val="00D00B50"/>
    <w:rsid w:val="00D01413"/>
    <w:rsid w:val="00D01C48"/>
    <w:rsid w:val="00D021CF"/>
    <w:rsid w:val="00D02901"/>
    <w:rsid w:val="00D02C56"/>
    <w:rsid w:val="00D02F8F"/>
    <w:rsid w:val="00D03551"/>
    <w:rsid w:val="00D03888"/>
    <w:rsid w:val="00D03963"/>
    <w:rsid w:val="00D03CF7"/>
    <w:rsid w:val="00D04765"/>
    <w:rsid w:val="00D04C22"/>
    <w:rsid w:val="00D050BD"/>
    <w:rsid w:val="00D050C0"/>
    <w:rsid w:val="00D05849"/>
    <w:rsid w:val="00D05B9F"/>
    <w:rsid w:val="00D065E3"/>
    <w:rsid w:val="00D06D70"/>
    <w:rsid w:val="00D0747E"/>
    <w:rsid w:val="00D0756B"/>
    <w:rsid w:val="00D07887"/>
    <w:rsid w:val="00D07A6A"/>
    <w:rsid w:val="00D07DB1"/>
    <w:rsid w:val="00D07E04"/>
    <w:rsid w:val="00D10572"/>
    <w:rsid w:val="00D10613"/>
    <w:rsid w:val="00D106B6"/>
    <w:rsid w:val="00D10A5B"/>
    <w:rsid w:val="00D11534"/>
    <w:rsid w:val="00D11592"/>
    <w:rsid w:val="00D11E54"/>
    <w:rsid w:val="00D11FFD"/>
    <w:rsid w:val="00D135CA"/>
    <w:rsid w:val="00D13A3A"/>
    <w:rsid w:val="00D140D2"/>
    <w:rsid w:val="00D141E0"/>
    <w:rsid w:val="00D14290"/>
    <w:rsid w:val="00D14741"/>
    <w:rsid w:val="00D147A6"/>
    <w:rsid w:val="00D14A4F"/>
    <w:rsid w:val="00D1551B"/>
    <w:rsid w:val="00D16405"/>
    <w:rsid w:val="00D16DD7"/>
    <w:rsid w:val="00D16EEE"/>
    <w:rsid w:val="00D1739A"/>
    <w:rsid w:val="00D176E3"/>
    <w:rsid w:val="00D200E4"/>
    <w:rsid w:val="00D20354"/>
    <w:rsid w:val="00D204F0"/>
    <w:rsid w:val="00D2050A"/>
    <w:rsid w:val="00D20CC2"/>
    <w:rsid w:val="00D20F48"/>
    <w:rsid w:val="00D2172A"/>
    <w:rsid w:val="00D217D8"/>
    <w:rsid w:val="00D21C18"/>
    <w:rsid w:val="00D2230D"/>
    <w:rsid w:val="00D226E2"/>
    <w:rsid w:val="00D22D9B"/>
    <w:rsid w:val="00D23351"/>
    <w:rsid w:val="00D234F1"/>
    <w:rsid w:val="00D235E9"/>
    <w:rsid w:val="00D23752"/>
    <w:rsid w:val="00D23A10"/>
    <w:rsid w:val="00D23B76"/>
    <w:rsid w:val="00D23B83"/>
    <w:rsid w:val="00D24677"/>
    <w:rsid w:val="00D24A80"/>
    <w:rsid w:val="00D25AD8"/>
    <w:rsid w:val="00D268DF"/>
    <w:rsid w:val="00D26AD6"/>
    <w:rsid w:val="00D27B4A"/>
    <w:rsid w:val="00D27FA9"/>
    <w:rsid w:val="00D30A94"/>
    <w:rsid w:val="00D30E6C"/>
    <w:rsid w:val="00D3129A"/>
    <w:rsid w:val="00D31F7A"/>
    <w:rsid w:val="00D329AB"/>
    <w:rsid w:val="00D329B0"/>
    <w:rsid w:val="00D331A1"/>
    <w:rsid w:val="00D33D4E"/>
    <w:rsid w:val="00D33D54"/>
    <w:rsid w:val="00D33F6C"/>
    <w:rsid w:val="00D34947"/>
    <w:rsid w:val="00D34D62"/>
    <w:rsid w:val="00D34E91"/>
    <w:rsid w:val="00D34EF8"/>
    <w:rsid w:val="00D34F35"/>
    <w:rsid w:val="00D3559B"/>
    <w:rsid w:val="00D356F8"/>
    <w:rsid w:val="00D35E15"/>
    <w:rsid w:val="00D35E2F"/>
    <w:rsid w:val="00D365E3"/>
    <w:rsid w:val="00D36C69"/>
    <w:rsid w:val="00D3735E"/>
    <w:rsid w:val="00D4042C"/>
    <w:rsid w:val="00D40E75"/>
    <w:rsid w:val="00D40EEB"/>
    <w:rsid w:val="00D414F1"/>
    <w:rsid w:val="00D41564"/>
    <w:rsid w:val="00D41ED3"/>
    <w:rsid w:val="00D42336"/>
    <w:rsid w:val="00D424F4"/>
    <w:rsid w:val="00D42802"/>
    <w:rsid w:val="00D42D4B"/>
    <w:rsid w:val="00D43DE9"/>
    <w:rsid w:val="00D43FA0"/>
    <w:rsid w:val="00D44785"/>
    <w:rsid w:val="00D44859"/>
    <w:rsid w:val="00D44F91"/>
    <w:rsid w:val="00D45490"/>
    <w:rsid w:val="00D45830"/>
    <w:rsid w:val="00D45F38"/>
    <w:rsid w:val="00D46432"/>
    <w:rsid w:val="00D47CFD"/>
    <w:rsid w:val="00D50217"/>
    <w:rsid w:val="00D50B28"/>
    <w:rsid w:val="00D50CF6"/>
    <w:rsid w:val="00D519F8"/>
    <w:rsid w:val="00D526D4"/>
    <w:rsid w:val="00D530B5"/>
    <w:rsid w:val="00D5317F"/>
    <w:rsid w:val="00D5336C"/>
    <w:rsid w:val="00D5354C"/>
    <w:rsid w:val="00D5393D"/>
    <w:rsid w:val="00D53A87"/>
    <w:rsid w:val="00D53B7B"/>
    <w:rsid w:val="00D53B96"/>
    <w:rsid w:val="00D54065"/>
    <w:rsid w:val="00D54395"/>
    <w:rsid w:val="00D54EE1"/>
    <w:rsid w:val="00D55215"/>
    <w:rsid w:val="00D55312"/>
    <w:rsid w:val="00D564E4"/>
    <w:rsid w:val="00D56D39"/>
    <w:rsid w:val="00D56D9B"/>
    <w:rsid w:val="00D572DE"/>
    <w:rsid w:val="00D57C26"/>
    <w:rsid w:val="00D6094D"/>
    <w:rsid w:val="00D60EB6"/>
    <w:rsid w:val="00D612B4"/>
    <w:rsid w:val="00D614F5"/>
    <w:rsid w:val="00D61CCD"/>
    <w:rsid w:val="00D6254F"/>
    <w:rsid w:val="00D625EB"/>
    <w:rsid w:val="00D629B1"/>
    <w:rsid w:val="00D62B36"/>
    <w:rsid w:val="00D639AD"/>
    <w:rsid w:val="00D63A29"/>
    <w:rsid w:val="00D64140"/>
    <w:rsid w:val="00D6445A"/>
    <w:rsid w:val="00D64473"/>
    <w:rsid w:val="00D64844"/>
    <w:rsid w:val="00D64968"/>
    <w:rsid w:val="00D65660"/>
    <w:rsid w:val="00D656CA"/>
    <w:rsid w:val="00D65BDC"/>
    <w:rsid w:val="00D670A5"/>
    <w:rsid w:val="00D67321"/>
    <w:rsid w:val="00D702A9"/>
    <w:rsid w:val="00D703F3"/>
    <w:rsid w:val="00D72FFF"/>
    <w:rsid w:val="00D731A6"/>
    <w:rsid w:val="00D7351F"/>
    <w:rsid w:val="00D735DA"/>
    <w:rsid w:val="00D7390D"/>
    <w:rsid w:val="00D73C4B"/>
    <w:rsid w:val="00D7428A"/>
    <w:rsid w:val="00D74775"/>
    <w:rsid w:val="00D74E89"/>
    <w:rsid w:val="00D755B9"/>
    <w:rsid w:val="00D759C5"/>
    <w:rsid w:val="00D75DCE"/>
    <w:rsid w:val="00D75FCD"/>
    <w:rsid w:val="00D766E6"/>
    <w:rsid w:val="00D767FA"/>
    <w:rsid w:val="00D778B2"/>
    <w:rsid w:val="00D77CF6"/>
    <w:rsid w:val="00D77DAE"/>
    <w:rsid w:val="00D80408"/>
    <w:rsid w:val="00D806B3"/>
    <w:rsid w:val="00D806FC"/>
    <w:rsid w:val="00D809C4"/>
    <w:rsid w:val="00D811D2"/>
    <w:rsid w:val="00D81EE2"/>
    <w:rsid w:val="00D82560"/>
    <w:rsid w:val="00D8279C"/>
    <w:rsid w:val="00D82823"/>
    <w:rsid w:val="00D82AAA"/>
    <w:rsid w:val="00D8393B"/>
    <w:rsid w:val="00D83D16"/>
    <w:rsid w:val="00D84B3F"/>
    <w:rsid w:val="00D84C24"/>
    <w:rsid w:val="00D8571C"/>
    <w:rsid w:val="00D857A0"/>
    <w:rsid w:val="00D85B96"/>
    <w:rsid w:val="00D85FBB"/>
    <w:rsid w:val="00D8674C"/>
    <w:rsid w:val="00D8678B"/>
    <w:rsid w:val="00D87609"/>
    <w:rsid w:val="00D8768E"/>
    <w:rsid w:val="00D87BEF"/>
    <w:rsid w:val="00D87D11"/>
    <w:rsid w:val="00D9028C"/>
    <w:rsid w:val="00D90D3C"/>
    <w:rsid w:val="00D911BA"/>
    <w:rsid w:val="00D9122B"/>
    <w:rsid w:val="00D919C4"/>
    <w:rsid w:val="00D91A20"/>
    <w:rsid w:val="00D92ACB"/>
    <w:rsid w:val="00D92D47"/>
    <w:rsid w:val="00D9313A"/>
    <w:rsid w:val="00D931D7"/>
    <w:rsid w:val="00D93F3D"/>
    <w:rsid w:val="00D94710"/>
    <w:rsid w:val="00D9471B"/>
    <w:rsid w:val="00D94F14"/>
    <w:rsid w:val="00D957C3"/>
    <w:rsid w:val="00D95A09"/>
    <w:rsid w:val="00D95BEB"/>
    <w:rsid w:val="00D967DC"/>
    <w:rsid w:val="00D96C29"/>
    <w:rsid w:val="00D9747B"/>
    <w:rsid w:val="00D975CD"/>
    <w:rsid w:val="00D97885"/>
    <w:rsid w:val="00DA017C"/>
    <w:rsid w:val="00DA06E1"/>
    <w:rsid w:val="00DA0C46"/>
    <w:rsid w:val="00DA1D22"/>
    <w:rsid w:val="00DA1ED6"/>
    <w:rsid w:val="00DA1FCC"/>
    <w:rsid w:val="00DA2263"/>
    <w:rsid w:val="00DA22AC"/>
    <w:rsid w:val="00DA3237"/>
    <w:rsid w:val="00DA3447"/>
    <w:rsid w:val="00DA3797"/>
    <w:rsid w:val="00DA4238"/>
    <w:rsid w:val="00DA49C6"/>
    <w:rsid w:val="00DA4E2B"/>
    <w:rsid w:val="00DA4F58"/>
    <w:rsid w:val="00DA4FAE"/>
    <w:rsid w:val="00DA56F7"/>
    <w:rsid w:val="00DA5B7A"/>
    <w:rsid w:val="00DA5E85"/>
    <w:rsid w:val="00DA6063"/>
    <w:rsid w:val="00DA61CF"/>
    <w:rsid w:val="00DA6770"/>
    <w:rsid w:val="00DA6818"/>
    <w:rsid w:val="00DA687F"/>
    <w:rsid w:val="00DA6B91"/>
    <w:rsid w:val="00DA6D46"/>
    <w:rsid w:val="00DA6F66"/>
    <w:rsid w:val="00DA74B0"/>
    <w:rsid w:val="00DB033E"/>
    <w:rsid w:val="00DB07D9"/>
    <w:rsid w:val="00DB09A8"/>
    <w:rsid w:val="00DB10EB"/>
    <w:rsid w:val="00DB1126"/>
    <w:rsid w:val="00DB1331"/>
    <w:rsid w:val="00DB1494"/>
    <w:rsid w:val="00DB1575"/>
    <w:rsid w:val="00DB1888"/>
    <w:rsid w:val="00DB1A5D"/>
    <w:rsid w:val="00DB1B39"/>
    <w:rsid w:val="00DB1BB7"/>
    <w:rsid w:val="00DB1C20"/>
    <w:rsid w:val="00DB1E43"/>
    <w:rsid w:val="00DB1EA8"/>
    <w:rsid w:val="00DB2392"/>
    <w:rsid w:val="00DB2503"/>
    <w:rsid w:val="00DB293C"/>
    <w:rsid w:val="00DB2B17"/>
    <w:rsid w:val="00DB2DE4"/>
    <w:rsid w:val="00DB32A2"/>
    <w:rsid w:val="00DB3B0C"/>
    <w:rsid w:val="00DB3C70"/>
    <w:rsid w:val="00DB4046"/>
    <w:rsid w:val="00DB44EA"/>
    <w:rsid w:val="00DB46BA"/>
    <w:rsid w:val="00DB47C5"/>
    <w:rsid w:val="00DB549B"/>
    <w:rsid w:val="00DB5A8C"/>
    <w:rsid w:val="00DB5D0B"/>
    <w:rsid w:val="00DB6B97"/>
    <w:rsid w:val="00DB6FF3"/>
    <w:rsid w:val="00DB70AA"/>
    <w:rsid w:val="00DB72F2"/>
    <w:rsid w:val="00DB73FC"/>
    <w:rsid w:val="00DC00C3"/>
    <w:rsid w:val="00DC1286"/>
    <w:rsid w:val="00DC14D1"/>
    <w:rsid w:val="00DC1E58"/>
    <w:rsid w:val="00DC32BC"/>
    <w:rsid w:val="00DC3C18"/>
    <w:rsid w:val="00DC4F17"/>
    <w:rsid w:val="00DC57A6"/>
    <w:rsid w:val="00DC5D38"/>
    <w:rsid w:val="00DC63C9"/>
    <w:rsid w:val="00DC6528"/>
    <w:rsid w:val="00DC672B"/>
    <w:rsid w:val="00DC6A10"/>
    <w:rsid w:val="00DC6E30"/>
    <w:rsid w:val="00DC79E7"/>
    <w:rsid w:val="00DC7A2A"/>
    <w:rsid w:val="00DC7ED9"/>
    <w:rsid w:val="00DD05EA"/>
    <w:rsid w:val="00DD0B4F"/>
    <w:rsid w:val="00DD0D22"/>
    <w:rsid w:val="00DD126D"/>
    <w:rsid w:val="00DD13EB"/>
    <w:rsid w:val="00DD2867"/>
    <w:rsid w:val="00DD3139"/>
    <w:rsid w:val="00DD3B60"/>
    <w:rsid w:val="00DD40CD"/>
    <w:rsid w:val="00DD4531"/>
    <w:rsid w:val="00DD49F7"/>
    <w:rsid w:val="00DD4FE2"/>
    <w:rsid w:val="00DD51E0"/>
    <w:rsid w:val="00DD52E7"/>
    <w:rsid w:val="00DD560D"/>
    <w:rsid w:val="00DD5995"/>
    <w:rsid w:val="00DD62DC"/>
    <w:rsid w:val="00DD654D"/>
    <w:rsid w:val="00DD660B"/>
    <w:rsid w:val="00DD7859"/>
    <w:rsid w:val="00DE0684"/>
    <w:rsid w:val="00DE0E2A"/>
    <w:rsid w:val="00DE0EB2"/>
    <w:rsid w:val="00DE126E"/>
    <w:rsid w:val="00DE15EB"/>
    <w:rsid w:val="00DE1CB6"/>
    <w:rsid w:val="00DE240C"/>
    <w:rsid w:val="00DE269D"/>
    <w:rsid w:val="00DE2880"/>
    <w:rsid w:val="00DE2F87"/>
    <w:rsid w:val="00DE3B54"/>
    <w:rsid w:val="00DE454F"/>
    <w:rsid w:val="00DE460D"/>
    <w:rsid w:val="00DE4DF2"/>
    <w:rsid w:val="00DE555C"/>
    <w:rsid w:val="00DE5F71"/>
    <w:rsid w:val="00DE6084"/>
    <w:rsid w:val="00DE628A"/>
    <w:rsid w:val="00DE66EB"/>
    <w:rsid w:val="00DE67BC"/>
    <w:rsid w:val="00DE69BB"/>
    <w:rsid w:val="00DE7418"/>
    <w:rsid w:val="00DE7564"/>
    <w:rsid w:val="00DE7565"/>
    <w:rsid w:val="00DE7687"/>
    <w:rsid w:val="00DE7C08"/>
    <w:rsid w:val="00DF034C"/>
    <w:rsid w:val="00DF0557"/>
    <w:rsid w:val="00DF064A"/>
    <w:rsid w:val="00DF0811"/>
    <w:rsid w:val="00DF0FE1"/>
    <w:rsid w:val="00DF1184"/>
    <w:rsid w:val="00DF1761"/>
    <w:rsid w:val="00DF1AE8"/>
    <w:rsid w:val="00DF1C0E"/>
    <w:rsid w:val="00DF201D"/>
    <w:rsid w:val="00DF2030"/>
    <w:rsid w:val="00DF2910"/>
    <w:rsid w:val="00DF2BD6"/>
    <w:rsid w:val="00DF2FBB"/>
    <w:rsid w:val="00DF2FE3"/>
    <w:rsid w:val="00DF31E8"/>
    <w:rsid w:val="00DF3230"/>
    <w:rsid w:val="00DF3E0E"/>
    <w:rsid w:val="00DF47E3"/>
    <w:rsid w:val="00DF4988"/>
    <w:rsid w:val="00DF4B04"/>
    <w:rsid w:val="00DF4EDB"/>
    <w:rsid w:val="00DF52B3"/>
    <w:rsid w:val="00DF545D"/>
    <w:rsid w:val="00DF56E0"/>
    <w:rsid w:val="00DF6B03"/>
    <w:rsid w:val="00DF6DE4"/>
    <w:rsid w:val="00DF7133"/>
    <w:rsid w:val="00DF72FC"/>
    <w:rsid w:val="00DF7670"/>
    <w:rsid w:val="00DF79D8"/>
    <w:rsid w:val="00DF7B1F"/>
    <w:rsid w:val="00DF7D16"/>
    <w:rsid w:val="00E0045E"/>
    <w:rsid w:val="00E0077A"/>
    <w:rsid w:val="00E007B9"/>
    <w:rsid w:val="00E00BFF"/>
    <w:rsid w:val="00E01565"/>
    <w:rsid w:val="00E0195A"/>
    <w:rsid w:val="00E01965"/>
    <w:rsid w:val="00E01B88"/>
    <w:rsid w:val="00E02561"/>
    <w:rsid w:val="00E02C0C"/>
    <w:rsid w:val="00E02C0F"/>
    <w:rsid w:val="00E030DD"/>
    <w:rsid w:val="00E0361C"/>
    <w:rsid w:val="00E03A5F"/>
    <w:rsid w:val="00E03C65"/>
    <w:rsid w:val="00E04D59"/>
    <w:rsid w:val="00E04EF9"/>
    <w:rsid w:val="00E06AE2"/>
    <w:rsid w:val="00E06F2A"/>
    <w:rsid w:val="00E06F6F"/>
    <w:rsid w:val="00E0706F"/>
    <w:rsid w:val="00E075AB"/>
    <w:rsid w:val="00E07A60"/>
    <w:rsid w:val="00E07D24"/>
    <w:rsid w:val="00E102D8"/>
    <w:rsid w:val="00E10586"/>
    <w:rsid w:val="00E105B6"/>
    <w:rsid w:val="00E106C5"/>
    <w:rsid w:val="00E10882"/>
    <w:rsid w:val="00E10D13"/>
    <w:rsid w:val="00E112B0"/>
    <w:rsid w:val="00E11477"/>
    <w:rsid w:val="00E119AB"/>
    <w:rsid w:val="00E1346F"/>
    <w:rsid w:val="00E13E06"/>
    <w:rsid w:val="00E140EB"/>
    <w:rsid w:val="00E146D4"/>
    <w:rsid w:val="00E14803"/>
    <w:rsid w:val="00E14831"/>
    <w:rsid w:val="00E14B86"/>
    <w:rsid w:val="00E14D17"/>
    <w:rsid w:val="00E1567C"/>
    <w:rsid w:val="00E1654D"/>
    <w:rsid w:val="00E16E68"/>
    <w:rsid w:val="00E16F59"/>
    <w:rsid w:val="00E17085"/>
    <w:rsid w:val="00E17D7F"/>
    <w:rsid w:val="00E21245"/>
    <w:rsid w:val="00E212F0"/>
    <w:rsid w:val="00E21527"/>
    <w:rsid w:val="00E223D3"/>
    <w:rsid w:val="00E22F39"/>
    <w:rsid w:val="00E2336D"/>
    <w:rsid w:val="00E23B9B"/>
    <w:rsid w:val="00E2474F"/>
    <w:rsid w:val="00E24B58"/>
    <w:rsid w:val="00E24D50"/>
    <w:rsid w:val="00E24E81"/>
    <w:rsid w:val="00E250B6"/>
    <w:rsid w:val="00E25619"/>
    <w:rsid w:val="00E256F0"/>
    <w:rsid w:val="00E2649F"/>
    <w:rsid w:val="00E26EFF"/>
    <w:rsid w:val="00E271B2"/>
    <w:rsid w:val="00E273D6"/>
    <w:rsid w:val="00E2744C"/>
    <w:rsid w:val="00E276C1"/>
    <w:rsid w:val="00E27AFE"/>
    <w:rsid w:val="00E3042F"/>
    <w:rsid w:val="00E30483"/>
    <w:rsid w:val="00E30615"/>
    <w:rsid w:val="00E31571"/>
    <w:rsid w:val="00E31BD2"/>
    <w:rsid w:val="00E32001"/>
    <w:rsid w:val="00E32008"/>
    <w:rsid w:val="00E321BB"/>
    <w:rsid w:val="00E3277B"/>
    <w:rsid w:val="00E3335F"/>
    <w:rsid w:val="00E33958"/>
    <w:rsid w:val="00E33F6F"/>
    <w:rsid w:val="00E33F7B"/>
    <w:rsid w:val="00E349CD"/>
    <w:rsid w:val="00E3502A"/>
    <w:rsid w:val="00E35032"/>
    <w:rsid w:val="00E35455"/>
    <w:rsid w:val="00E3585F"/>
    <w:rsid w:val="00E35BBC"/>
    <w:rsid w:val="00E363A2"/>
    <w:rsid w:val="00E37176"/>
    <w:rsid w:val="00E375F5"/>
    <w:rsid w:val="00E3779E"/>
    <w:rsid w:val="00E379C4"/>
    <w:rsid w:val="00E37F1B"/>
    <w:rsid w:val="00E40111"/>
    <w:rsid w:val="00E404AF"/>
    <w:rsid w:val="00E406A8"/>
    <w:rsid w:val="00E40F32"/>
    <w:rsid w:val="00E41378"/>
    <w:rsid w:val="00E41415"/>
    <w:rsid w:val="00E41661"/>
    <w:rsid w:val="00E425CE"/>
    <w:rsid w:val="00E427C4"/>
    <w:rsid w:val="00E42A54"/>
    <w:rsid w:val="00E42DA4"/>
    <w:rsid w:val="00E43456"/>
    <w:rsid w:val="00E438ED"/>
    <w:rsid w:val="00E439F9"/>
    <w:rsid w:val="00E43F95"/>
    <w:rsid w:val="00E440D1"/>
    <w:rsid w:val="00E450C1"/>
    <w:rsid w:val="00E455A1"/>
    <w:rsid w:val="00E457BD"/>
    <w:rsid w:val="00E45AED"/>
    <w:rsid w:val="00E4636E"/>
    <w:rsid w:val="00E46C73"/>
    <w:rsid w:val="00E47502"/>
    <w:rsid w:val="00E478D2"/>
    <w:rsid w:val="00E47D5C"/>
    <w:rsid w:val="00E47D9D"/>
    <w:rsid w:val="00E5016B"/>
    <w:rsid w:val="00E50475"/>
    <w:rsid w:val="00E50803"/>
    <w:rsid w:val="00E50AB3"/>
    <w:rsid w:val="00E50FB4"/>
    <w:rsid w:val="00E51401"/>
    <w:rsid w:val="00E51A82"/>
    <w:rsid w:val="00E5254F"/>
    <w:rsid w:val="00E52775"/>
    <w:rsid w:val="00E53166"/>
    <w:rsid w:val="00E531F1"/>
    <w:rsid w:val="00E537EC"/>
    <w:rsid w:val="00E54A5F"/>
    <w:rsid w:val="00E5518F"/>
    <w:rsid w:val="00E55280"/>
    <w:rsid w:val="00E56095"/>
    <w:rsid w:val="00E56E13"/>
    <w:rsid w:val="00E56F3C"/>
    <w:rsid w:val="00E574C1"/>
    <w:rsid w:val="00E5784F"/>
    <w:rsid w:val="00E57DA1"/>
    <w:rsid w:val="00E6057E"/>
    <w:rsid w:val="00E606E4"/>
    <w:rsid w:val="00E61554"/>
    <w:rsid w:val="00E615B7"/>
    <w:rsid w:val="00E618C7"/>
    <w:rsid w:val="00E61A8F"/>
    <w:rsid w:val="00E61C2A"/>
    <w:rsid w:val="00E61DC9"/>
    <w:rsid w:val="00E61EAF"/>
    <w:rsid w:val="00E62040"/>
    <w:rsid w:val="00E622FD"/>
    <w:rsid w:val="00E624AD"/>
    <w:rsid w:val="00E62EF9"/>
    <w:rsid w:val="00E62F9B"/>
    <w:rsid w:val="00E63B14"/>
    <w:rsid w:val="00E63C6A"/>
    <w:rsid w:val="00E64674"/>
    <w:rsid w:val="00E65263"/>
    <w:rsid w:val="00E653FE"/>
    <w:rsid w:val="00E65B36"/>
    <w:rsid w:val="00E65C12"/>
    <w:rsid w:val="00E65C89"/>
    <w:rsid w:val="00E65C9E"/>
    <w:rsid w:val="00E65CC0"/>
    <w:rsid w:val="00E668B3"/>
    <w:rsid w:val="00E66C32"/>
    <w:rsid w:val="00E670F9"/>
    <w:rsid w:val="00E67125"/>
    <w:rsid w:val="00E67B74"/>
    <w:rsid w:val="00E70012"/>
    <w:rsid w:val="00E70017"/>
    <w:rsid w:val="00E70903"/>
    <w:rsid w:val="00E70D1B"/>
    <w:rsid w:val="00E70F59"/>
    <w:rsid w:val="00E70FCA"/>
    <w:rsid w:val="00E712A9"/>
    <w:rsid w:val="00E714A5"/>
    <w:rsid w:val="00E71A23"/>
    <w:rsid w:val="00E71E70"/>
    <w:rsid w:val="00E724C9"/>
    <w:rsid w:val="00E72AFB"/>
    <w:rsid w:val="00E72D8D"/>
    <w:rsid w:val="00E73227"/>
    <w:rsid w:val="00E734BD"/>
    <w:rsid w:val="00E73927"/>
    <w:rsid w:val="00E73CCF"/>
    <w:rsid w:val="00E7403A"/>
    <w:rsid w:val="00E74125"/>
    <w:rsid w:val="00E74341"/>
    <w:rsid w:val="00E74436"/>
    <w:rsid w:val="00E747A0"/>
    <w:rsid w:val="00E750F8"/>
    <w:rsid w:val="00E75FEC"/>
    <w:rsid w:val="00E76408"/>
    <w:rsid w:val="00E76C2E"/>
    <w:rsid w:val="00E76F30"/>
    <w:rsid w:val="00E77050"/>
    <w:rsid w:val="00E77453"/>
    <w:rsid w:val="00E774F2"/>
    <w:rsid w:val="00E778FC"/>
    <w:rsid w:val="00E80499"/>
    <w:rsid w:val="00E808D0"/>
    <w:rsid w:val="00E8104F"/>
    <w:rsid w:val="00E813A7"/>
    <w:rsid w:val="00E8230B"/>
    <w:rsid w:val="00E826AA"/>
    <w:rsid w:val="00E830A0"/>
    <w:rsid w:val="00E837AC"/>
    <w:rsid w:val="00E84B43"/>
    <w:rsid w:val="00E85F13"/>
    <w:rsid w:val="00E860A5"/>
    <w:rsid w:val="00E866D4"/>
    <w:rsid w:val="00E86BF5"/>
    <w:rsid w:val="00E86D43"/>
    <w:rsid w:val="00E86EB8"/>
    <w:rsid w:val="00E8716C"/>
    <w:rsid w:val="00E87285"/>
    <w:rsid w:val="00E874AA"/>
    <w:rsid w:val="00E8775A"/>
    <w:rsid w:val="00E87C48"/>
    <w:rsid w:val="00E87D41"/>
    <w:rsid w:val="00E902FC"/>
    <w:rsid w:val="00E90341"/>
    <w:rsid w:val="00E905D7"/>
    <w:rsid w:val="00E907AD"/>
    <w:rsid w:val="00E91B8A"/>
    <w:rsid w:val="00E92041"/>
    <w:rsid w:val="00E92385"/>
    <w:rsid w:val="00E923CE"/>
    <w:rsid w:val="00E927AC"/>
    <w:rsid w:val="00E9291E"/>
    <w:rsid w:val="00E934F3"/>
    <w:rsid w:val="00E93D8C"/>
    <w:rsid w:val="00E947FF"/>
    <w:rsid w:val="00E94888"/>
    <w:rsid w:val="00E94B9F"/>
    <w:rsid w:val="00E9562C"/>
    <w:rsid w:val="00E957D6"/>
    <w:rsid w:val="00E95AAE"/>
    <w:rsid w:val="00E9651D"/>
    <w:rsid w:val="00E968DB"/>
    <w:rsid w:val="00E96A1F"/>
    <w:rsid w:val="00E96C67"/>
    <w:rsid w:val="00E97305"/>
    <w:rsid w:val="00E975DB"/>
    <w:rsid w:val="00E97B31"/>
    <w:rsid w:val="00E97C8D"/>
    <w:rsid w:val="00EA0169"/>
    <w:rsid w:val="00EA0D39"/>
    <w:rsid w:val="00EA1065"/>
    <w:rsid w:val="00EA114F"/>
    <w:rsid w:val="00EA160E"/>
    <w:rsid w:val="00EA164F"/>
    <w:rsid w:val="00EA1840"/>
    <w:rsid w:val="00EA1BD2"/>
    <w:rsid w:val="00EA2AEE"/>
    <w:rsid w:val="00EA2DB6"/>
    <w:rsid w:val="00EA2E42"/>
    <w:rsid w:val="00EA3241"/>
    <w:rsid w:val="00EA36D0"/>
    <w:rsid w:val="00EA376E"/>
    <w:rsid w:val="00EA4852"/>
    <w:rsid w:val="00EA4C76"/>
    <w:rsid w:val="00EA5FEC"/>
    <w:rsid w:val="00EA6141"/>
    <w:rsid w:val="00EA629A"/>
    <w:rsid w:val="00EA63AD"/>
    <w:rsid w:val="00EA761E"/>
    <w:rsid w:val="00EA76EC"/>
    <w:rsid w:val="00EA7DCC"/>
    <w:rsid w:val="00EB0482"/>
    <w:rsid w:val="00EB05A1"/>
    <w:rsid w:val="00EB0A78"/>
    <w:rsid w:val="00EB0B15"/>
    <w:rsid w:val="00EB1154"/>
    <w:rsid w:val="00EB17CB"/>
    <w:rsid w:val="00EB1C62"/>
    <w:rsid w:val="00EB2102"/>
    <w:rsid w:val="00EB3079"/>
    <w:rsid w:val="00EB3193"/>
    <w:rsid w:val="00EB4330"/>
    <w:rsid w:val="00EB4744"/>
    <w:rsid w:val="00EB5659"/>
    <w:rsid w:val="00EB5773"/>
    <w:rsid w:val="00EB5818"/>
    <w:rsid w:val="00EB5E1A"/>
    <w:rsid w:val="00EB685C"/>
    <w:rsid w:val="00EB690E"/>
    <w:rsid w:val="00EB70FB"/>
    <w:rsid w:val="00EB74BD"/>
    <w:rsid w:val="00EB753D"/>
    <w:rsid w:val="00EB7CDC"/>
    <w:rsid w:val="00EC0173"/>
    <w:rsid w:val="00EC0352"/>
    <w:rsid w:val="00EC0828"/>
    <w:rsid w:val="00EC0A0C"/>
    <w:rsid w:val="00EC18F9"/>
    <w:rsid w:val="00EC1D76"/>
    <w:rsid w:val="00EC1FFD"/>
    <w:rsid w:val="00EC20F3"/>
    <w:rsid w:val="00EC26A3"/>
    <w:rsid w:val="00EC2A38"/>
    <w:rsid w:val="00EC2F53"/>
    <w:rsid w:val="00EC3397"/>
    <w:rsid w:val="00EC3A4B"/>
    <w:rsid w:val="00EC3B12"/>
    <w:rsid w:val="00EC438C"/>
    <w:rsid w:val="00EC454E"/>
    <w:rsid w:val="00EC4AEF"/>
    <w:rsid w:val="00EC50B3"/>
    <w:rsid w:val="00EC56EC"/>
    <w:rsid w:val="00EC592C"/>
    <w:rsid w:val="00EC5B16"/>
    <w:rsid w:val="00EC6D1E"/>
    <w:rsid w:val="00EC6E75"/>
    <w:rsid w:val="00EC7814"/>
    <w:rsid w:val="00EC7B75"/>
    <w:rsid w:val="00ED0113"/>
    <w:rsid w:val="00ED0219"/>
    <w:rsid w:val="00ED021D"/>
    <w:rsid w:val="00ED06BE"/>
    <w:rsid w:val="00ED0C0F"/>
    <w:rsid w:val="00ED162D"/>
    <w:rsid w:val="00ED22EE"/>
    <w:rsid w:val="00ED2540"/>
    <w:rsid w:val="00ED2FAA"/>
    <w:rsid w:val="00ED302E"/>
    <w:rsid w:val="00ED30BE"/>
    <w:rsid w:val="00ED38FB"/>
    <w:rsid w:val="00ED46F0"/>
    <w:rsid w:val="00ED4B74"/>
    <w:rsid w:val="00ED4FAB"/>
    <w:rsid w:val="00ED5148"/>
    <w:rsid w:val="00ED55DF"/>
    <w:rsid w:val="00ED5A3E"/>
    <w:rsid w:val="00ED5B43"/>
    <w:rsid w:val="00ED5CD4"/>
    <w:rsid w:val="00ED63C4"/>
    <w:rsid w:val="00ED65F2"/>
    <w:rsid w:val="00ED66A5"/>
    <w:rsid w:val="00ED689B"/>
    <w:rsid w:val="00ED6B18"/>
    <w:rsid w:val="00ED6E33"/>
    <w:rsid w:val="00ED6FDD"/>
    <w:rsid w:val="00ED73BA"/>
    <w:rsid w:val="00ED7528"/>
    <w:rsid w:val="00ED79F2"/>
    <w:rsid w:val="00EE010C"/>
    <w:rsid w:val="00EE02A3"/>
    <w:rsid w:val="00EE0386"/>
    <w:rsid w:val="00EE0684"/>
    <w:rsid w:val="00EE0800"/>
    <w:rsid w:val="00EE0CD8"/>
    <w:rsid w:val="00EE1039"/>
    <w:rsid w:val="00EE10E8"/>
    <w:rsid w:val="00EE13A4"/>
    <w:rsid w:val="00EE1E8C"/>
    <w:rsid w:val="00EE32BE"/>
    <w:rsid w:val="00EE3559"/>
    <w:rsid w:val="00EE3B28"/>
    <w:rsid w:val="00EE4429"/>
    <w:rsid w:val="00EE44D8"/>
    <w:rsid w:val="00EE4E73"/>
    <w:rsid w:val="00EE5A5D"/>
    <w:rsid w:val="00EE5E6E"/>
    <w:rsid w:val="00EE5E84"/>
    <w:rsid w:val="00EE6B66"/>
    <w:rsid w:val="00EE6FA5"/>
    <w:rsid w:val="00EE740C"/>
    <w:rsid w:val="00EE7879"/>
    <w:rsid w:val="00EE7992"/>
    <w:rsid w:val="00EE7B5B"/>
    <w:rsid w:val="00EE7CDC"/>
    <w:rsid w:val="00EE7F57"/>
    <w:rsid w:val="00EF0864"/>
    <w:rsid w:val="00EF0A16"/>
    <w:rsid w:val="00EF0EB3"/>
    <w:rsid w:val="00EF1A11"/>
    <w:rsid w:val="00EF253A"/>
    <w:rsid w:val="00EF307E"/>
    <w:rsid w:val="00EF39ED"/>
    <w:rsid w:val="00EF418B"/>
    <w:rsid w:val="00EF52B8"/>
    <w:rsid w:val="00EF56BA"/>
    <w:rsid w:val="00EF5916"/>
    <w:rsid w:val="00EF5ABB"/>
    <w:rsid w:val="00EF5B19"/>
    <w:rsid w:val="00EF5C52"/>
    <w:rsid w:val="00EF5D54"/>
    <w:rsid w:val="00EF60FE"/>
    <w:rsid w:val="00EF6569"/>
    <w:rsid w:val="00EF6ABF"/>
    <w:rsid w:val="00EF6AD8"/>
    <w:rsid w:val="00EF703C"/>
    <w:rsid w:val="00EF759E"/>
    <w:rsid w:val="00EF761D"/>
    <w:rsid w:val="00EF7D0B"/>
    <w:rsid w:val="00F00766"/>
    <w:rsid w:val="00F00C0C"/>
    <w:rsid w:val="00F01193"/>
    <w:rsid w:val="00F01CFF"/>
    <w:rsid w:val="00F01FB7"/>
    <w:rsid w:val="00F025B8"/>
    <w:rsid w:val="00F025E1"/>
    <w:rsid w:val="00F026B2"/>
    <w:rsid w:val="00F03058"/>
    <w:rsid w:val="00F03308"/>
    <w:rsid w:val="00F0345B"/>
    <w:rsid w:val="00F0395C"/>
    <w:rsid w:val="00F049B6"/>
    <w:rsid w:val="00F04A57"/>
    <w:rsid w:val="00F04CE0"/>
    <w:rsid w:val="00F04F22"/>
    <w:rsid w:val="00F04FDA"/>
    <w:rsid w:val="00F0502A"/>
    <w:rsid w:val="00F0541D"/>
    <w:rsid w:val="00F0548B"/>
    <w:rsid w:val="00F0556F"/>
    <w:rsid w:val="00F060D0"/>
    <w:rsid w:val="00F06AA6"/>
    <w:rsid w:val="00F06B51"/>
    <w:rsid w:val="00F06EA6"/>
    <w:rsid w:val="00F07D11"/>
    <w:rsid w:val="00F07F40"/>
    <w:rsid w:val="00F10D36"/>
    <w:rsid w:val="00F10E9A"/>
    <w:rsid w:val="00F11829"/>
    <w:rsid w:val="00F11AAD"/>
    <w:rsid w:val="00F12361"/>
    <w:rsid w:val="00F12431"/>
    <w:rsid w:val="00F12EE3"/>
    <w:rsid w:val="00F13039"/>
    <w:rsid w:val="00F13425"/>
    <w:rsid w:val="00F13686"/>
    <w:rsid w:val="00F139B2"/>
    <w:rsid w:val="00F1421A"/>
    <w:rsid w:val="00F144A0"/>
    <w:rsid w:val="00F14D08"/>
    <w:rsid w:val="00F165F9"/>
    <w:rsid w:val="00F1761F"/>
    <w:rsid w:val="00F2093B"/>
    <w:rsid w:val="00F20B96"/>
    <w:rsid w:val="00F20DA5"/>
    <w:rsid w:val="00F20F85"/>
    <w:rsid w:val="00F214C7"/>
    <w:rsid w:val="00F21AE6"/>
    <w:rsid w:val="00F21C29"/>
    <w:rsid w:val="00F21EEC"/>
    <w:rsid w:val="00F225A9"/>
    <w:rsid w:val="00F23A99"/>
    <w:rsid w:val="00F23E01"/>
    <w:rsid w:val="00F24191"/>
    <w:rsid w:val="00F24506"/>
    <w:rsid w:val="00F24DB9"/>
    <w:rsid w:val="00F250ED"/>
    <w:rsid w:val="00F25A4A"/>
    <w:rsid w:val="00F262E9"/>
    <w:rsid w:val="00F26B5A"/>
    <w:rsid w:val="00F26F90"/>
    <w:rsid w:val="00F27519"/>
    <w:rsid w:val="00F27690"/>
    <w:rsid w:val="00F276E8"/>
    <w:rsid w:val="00F27A3A"/>
    <w:rsid w:val="00F27C48"/>
    <w:rsid w:val="00F30309"/>
    <w:rsid w:val="00F303D3"/>
    <w:rsid w:val="00F30C97"/>
    <w:rsid w:val="00F3195A"/>
    <w:rsid w:val="00F31F72"/>
    <w:rsid w:val="00F33F93"/>
    <w:rsid w:val="00F354AB"/>
    <w:rsid w:val="00F3550C"/>
    <w:rsid w:val="00F3595B"/>
    <w:rsid w:val="00F359C9"/>
    <w:rsid w:val="00F3698F"/>
    <w:rsid w:val="00F40093"/>
    <w:rsid w:val="00F40199"/>
    <w:rsid w:val="00F401DA"/>
    <w:rsid w:val="00F409BB"/>
    <w:rsid w:val="00F40BB5"/>
    <w:rsid w:val="00F40BBE"/>
    <w:rsid w:val="00F40C51"/>
    <w:rsid w:val="00F40D48"/>
    <w:rsid w:val="00F416CB"/>
    <w:rsid w:val="00F41A68"/>
    <w:rsid w:val="00F41F62"/>
    <w:rsid w:val="00F42580"/>
    <w:rsid w:val="00F425AC"/>
    <w:rsid w:val="00F428C2"/>
    <w:rsid w:val="00F42ADC"/>
    <w:rsid w:val="00F43211"/>
    <w:rsid w:val="00F43C92"/>
    <w:rsid w:val="00F4415A"/>
    <w:rsid w:val="00F44289"/>
    <w:rsid w:val="00F446D0"/>
    <w:rsid w:val="00F44BC2"/>
    <w:rsid w:val="00F44E06"/>
    <w:rsid w:val="00F44E2F"/>
    <w:rsid w:val="00F45524"/>
    <w:rsid w:val="00F4594F"/>
    <w:rsid w:val="00F46006"/>
    <w:rsid w:val="00F465D7"/>
    <w:rsid w:val="00F46B0E"/>
    <w:rsid w:val="00F46CA8"/>
    <w:rsid w:val="00F4745D"/>
    <w:rsid w:val="00F479FB"/>
    <w:rsid w:val="00F47DA4"/>
    <w:rsid w:val="00F50165"/>
    <w:rsid w:val="00F50CDB"/>
    <w:rsid w:val="00F50EBB"/>
    <w:rsid w:val="00F50EEE"/>
    <w:rsid w:val="00F50FFF"/>
    <w:rsid w:val="00F51040"/>
    <w:rsid w:val="00F510A1"/>
    <w:rsid w:val="00F5116E"/>
    <w:rsid w:val="00F51F70"/>
    <w:rsid w:val="00F5210C"/>
    <w:rsid w:val="00F5247B"/>
    <w:rsid w:val="00F52BA7"/>
    <w:rsid w:val="00F52BB2"/>
    <w:rsid w:val="00F52BBB"/>
    <w:rsid w:val="00F52E57"/>
    <w:rsid w:val="00F5342C"/>
    <w:rsid w:val="00F5353D"/>
    <w:rsid w:val="00F53C5D"/>
    <w:rsid w:val="00F54238"/>
    <w:rsid w:val="00F544BE"/>
    <w:rsid w:val="00F545D6"/>
    <w:rsid w:val="00F5476B"/>
    <w:rsid w:val="00F5518E"/>
    <w:rsid w:val="00F552A9"/>
    <w:rsid w:val="00F55705"/>
    <w:rsid w:val="00F557A7"/>
    <w:rsid w:val="00F562E5"/>
    <w:rsid w:val="00F56DD5"/>
    <w:rsid w:val="00F56DEA"/>
    <w:rsid w:val="00F570AF"/>
    <w:rsid w:val="00F570BD"/>
    <w:rsid w:val="00F57814"/>
    <w:rsid w:val="00F60567"/>
    <w:rsid w:val="00F60773"/>
    <w:rsid w:val="00F60809"/>
    <w:rsid w:val="00F60D0D"/>
    <w:rsid w:val="00F615F3"/>
    <w:rsid w:val="00F61B47"/>
    <w:rsid w:val="00F61FF1"/>
    <w:rsid w:val="00F62009"/>
    <w:rsid w:val="00F62241"/>
    <w:rsid w:val="00F626B0"/>
    <w:rsid w:val="00F62A0B"/>
    <w:rsid w:val="00F62EE6"/>
    <w:rsid w:val="00F6425C"/>
    <w:rsid w:val="00F643CF"/>
    <w:rsid w:val="00F64663"/>
    <w:rsid w:val="00F6583B"/>
    <w:rsid w:val="00F65AAD"/>
    <w:rsid w:val="00F65EFF"/>
    <w:rsid w:val="00F66ADA"/>
    <w:rsid w:val="00F67144"/>
    <w:rsid w:val="00F6741A"/>
    <w:rsid w:val="00F67827"/>
    <w:rsid w:val="00F678CB"/>
    <w:rsid w:val="00F67A68"/>
    <w:rsid w:val="00F67AF8"/>
    <w:rsid w:val="00F67CFF"/>
    <w:rsid w:val="00F70756"/>
    <w:rsid w:val="00F710FA"/>
    <w:rsid w:val="00F719B4"/>
    <w:rsid w:val="00F71B52"/>
    <w:rsid w:val="00F72BEB"/>
    <w:rsid w:val="00F72CF2"/>
    <w:rsid w:val="00F72DB0"/>
    <w:rsid w:val="00F7338E"/>
    <w:rsid w:val="00F733DC"/>
    <w:rsid w:val="00F73400"/>
    <w:rsid w:val="00F74AFB"/>
    <w:rsid w:val="00F74D2E"/>
    <w:rsid w:val="00F74EAA"/>
    <w:rsid w:val="00F75464"/>
    <w:rsid w:val="00F7577F"/>
    <w:rsid w:val="00F76F60"/>
    <w:rsid w:val="00F77304"/>
    <w:rsid w:val="00F77E2B"/>
    <w:rsid w:val="00F8017B"/>
    <w:rsid w:val="00F804D6"/>
    <w:rsid w:val="00F810DA"/>
    <w:rsid w:val="00F8178A"/>
    <w:rsid w:val="00F818AA"/>
    <w:rsid w:val="00F819E0"/>
    <w:rsid w:val="00F82755"/>
    <w:rsid w:val="00F82AEF"/>
    <w:rsid w:val="00F82F6C"/>
    <w:rsid w:val="00F833D9"/>
    <w:rsid w:val="00F839A4"/>
    <w:rsid w:val="00F83B76"/>
    <w:rsid w:val="00F843A1"/>
    <w:rsid w:val="00F859DB"/>
    <w:rsid w:val="00F85CFC"/>
    <w:rsid w:val="00F864C6"/>
    <w:rsid w:val="00F87373"/>
    <w:rsid w:val="00F90102"/>
    <w:rsid w:val="00F906AC"/>
    <w:rsid w:val="00F9083D"/>
    <w:rsid w:val="00F909E2"/>
    <w:rsid w:val="00F90F70"/>
    <w:rsid w:val="00F912CA"/>
    <w:rsid w:val="00F915AF"/>
    <w:rsid w:val="00F91A74"/>
    <w:rsid w:val="00F91C1D"/>
    <w:rsid w:val="00F92374"/>
    <w:rsid w:val="00F92BDA"/>
    <w:rsid w:val="00F9346E"/>
    <w:rsid w:val="00F935CF"/>
    <w:rsid w:val="00F93864"/>
    <w:rsid w:val="00F93B6A"/>
    <w:rsid w:val="00F93BBD"/>
    <w:rsid w:val="00F9427B"/>
    <w:rsid w:val="00F942AA"/>
    <w:rsid w:val="00F94734"/>
    <w:rsid w:val="00F94756"/>
    <w:rsid w:val="00F948FB"/>
    <w:rsid w:val="00F94D84"/>
    <w:rsid w:val="00F951D8"/>
    <w:rsid w:val="00F95255"/>
    <w:rsid w:val="00F95425"/>
    <w:rsid w:val="00F9585D"/>
    <w:rsid w:val="00F965E7"/>
    <w:rsid w:val="00F96607"/>
    <w:rsid w:val="00F96B43"/>
    <w:rsid w:val="00F96C3A"/>
    <w:rsid w:val="00F96C50"/>
    <w:rsid w:val="00F971FA"/>
    <w:rsid w:val="00F97230"/>
    <w:rsid w:val="00F9731F"/>
    <w:rsid w:val="00F97AB5"/>
    <w:rsid w:val="00FA0F45"/>
    <w:rsid w:val="00FA11BF"/>
    <w:rsid w:val="00FA18D8"/>
    <w:rsid w:val="00FA2632"/>
    <w:rsid w:val="00FA29F0"/>
    <w:rsid w:val="00FA2EB3"/>
    <w:rsid w:val="00FA3007"/>
    <w:rsid w:val="00FA3872"/>
    <w:rsid w:val="00FA3E64"/>
    <w:rsid w:val="00FA447D"/>
    <w:rsid w:val="00FA4518"/>
    <w:rsid w:val="00FA59CE"/>
    <w:rsid w:val="00FA5F65"/>
    <w:rsid w:val="00FA61F2"/>
    <w:rsid w:val="00FA6BA6"/>
    <w:rsid w:val="00FA74D2"/>
    <w:rsid w:val="00FA773B"/>
    <w:rsid w:val="00FA787A"/>
    <w:rsid w:val="00FB0266"/>
    <w:rsid w:val="00FB062F"/>
    <w:rsid w:val="00FB06C0"/>
    <w:rsid w:val="00FB0C15"/>
    <w:rsid w:val="00FB12AC"/>
    <w:rsid w:val="00FB1B91"/>
    <w:rsid w:val="00FB35C5"/>
    <w:rsid w:val="00FB3689"/>
    <w:rsid w:val="00FB435D"/>
    <w:rsid w:val="00FB4565"/>
    <w:rsid w:val="00FB459F"/>
    <w:rsid w:val="00FB4862"/>
    <w:rsid w:val="00FB4B89"/>
    <w:rsid w:val="00FB6AE1"/>
    <w:rsid w:val="00FB707B"/>
    <w:rsid w:val="00FB7873"/>
    <w:rsid w:val="00FB787B"/>
    <w:rsid w:val="00FB7A1F"/>
    <w:rsid w:val="00FC0040"/>
    <w:rsid w:val="00FC015C"/>
    <w:rsid w:val="00FC0588"/>
    <w:rsid w:val="00FC0DC2"/>
    <w:rsid w:val="00FC11C9"/>
    <w:rsid w:val="00FC16E7"/>
    <w:rsid w:val="00FC24DF"/>
    <w:rsid w:val="00FC25E9"/>
    <w:rsid w:val="00FC2AF7"/>
    <w:rsid w:val="00FC2B26"/>
    <w:rsid w:val="00FC3196"/>
    <w:rsid w:val="00FC35AD"/>
    <w:rsid w:val="00FC364D"/>
    <w:rsid w:val="00FC3775"/>
    <w:rsid w:val="00FC3C56"/>
    <w:rsid w:val="00FC3E89"/>
    <w:rsid w:val="00FC4A65"/>
    <w:rsid w:val="00FC4B0E"/>
    <w:rsid w:val="00FC5450"/>
    <w:rsid w:val="00FC553A"/>
    <w:rsid w:val="00FC5EDE"/>
    <w:rsid w:val="00FC61A8"/>
    <w:rsid w:val="00FC6621"/>
    <w:rsid w:val="00FC6A86"/>
    <w:rsid w:val="00FC6C13"/>
    <w:rsid w:val="00FD032A"/>
    <w:rsid w:val="00FD0946"/>
    <w:rsid w:val="00FD094C"/>
    <w:rsid w:val="00FD09C1"/>
    <w:rsid w:val="00FD0BD4"/>
    <w:rsid w:val="00FD0E84"/>
    <w:rsid w:val="00FD0F58"/>
    <w:rsid w:val="00FD1A69"/>
    <w:rsid w:val="00FD1D43"/>
    <w:rsid w:val="00FD2D61"/>
    <w:rsid w:val="00FD313D"/>
    <w:rsid w:val="00FD3ABA"/>
    <w:rsid w:val="00FD5A75"/>
    <w:rsid w:val="00FD655E"/>
    <w:rsid w:val="00FD6BD9"/>
    <w:rsid w:val="00FD6F76"/>
    <w:rsid w:val="00FD70E2"/>
    <w:rsid w:val="00FD79F4"/>
    <w:rsid w:val="00FD7B27"/>
    <w:rsid w:val="00FE1108"/>
    <w:rsid w:val="00FE14D7"/>
    <w:rsid w:val="00FE1DDF"/>
    <w:rsid w:val="00FE260D"/>
    <w:rsid w:val="00FE2765"/>
    <w:rsid w:val="00FE278D"/>
    <w:rsid w:val="00FE2C5C"/>
    <w:rsid w:val="00FE2F5D"/>
    <w:rsid w:val="00FE3907"/>
    <w:rsid w:val="00FE3C7F"/>
    <w:rsid w:val="00FE4365"/>
    <w:rsid w:val="00FE4AD2"/>
    <w:rsid w:val="00FE4D10"/>
    <w:rsid w:val="00FE53D5"/>
    <w:rsid w:val="00FE5CF3"/>
    <w:rsid w:val="00FE60E7"/>
    <w:rsid w:val="00FE6459"/>
    <w:rsid w:val="00FE69DD"/>
    <w:rsid w:val="00FE6E95"/>
    <w:rsid w:val="00FE7764"/>
    <w:rsid w:val="00FE79AF"/>
    <w:rsid w:val="00FE7B2A"/>
    <w:rsid w:val="00FE7F48"/>
    <w:rsid w:val="00FF039F"/>
    <w:rsid w:val="00FF0482"/>
    <w:rsid w:val="00FF0560"/>
    <w:rsid w:val="00FF0CAA"/>
    <w:rsid w:val="00FF0E5F"/>
    <w:rsid w:val="00FF1248"/>
    <w:rsid w:val="00FF1891"/>
    <w:rsid w:val="00FF1D88"/>
    <w:rsid w:val="00FF28BD"/>
    <w:rsid w:val="00FF2E32"/>
    <w:rsid w:val="00FF3125"/>
    <w:rsid w:val="00FF37FE"/>
    <w:rsid w:val="00FF3AF1"/>
    <w:rsid w:val="00FF3B32"/>
    <w:rsid w:val="00FF3C0F"/>
    <w:rsid w:val="00FF492C"/>
    <w:rsid w:val="00FF49CE"/>
    <w:rsid w:val="00FF4EB0"/>
    <w:rsid w:val="00FF54C7"/>
    <w:rsid w:val="00FF5819"/>
    <w:rsid w:val="00FF5B05"/>
    <w:rsid w:val="00FF66B0"/>
    <w:rsid w:val="00FF6E4F"/>
    <w:rsid w:val="00FF7BD6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  <w:style w:type="paragraph" w:styleId="afa">
    <w:name w:val="List Paragraph"/>
    <w:basedOn w:val="a"/>
    <w:uiPriority w:val="34"/>
    <w:qFormat/>
    <w:rsid w:val="000F24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  <w:style w:type="paragraph" w:styleId="afa">
    <w:name w:val="List Paragraph"/>
    <w:basedOn w:val="a"/>
    <w:uiPriority w:val="34"/>
    <w:qFormat/>
    <w:rsid w:val="000F2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&#1064;&#1072;&#1073;&#1083;&#1086;&#1085;&#1099;\DOKNOV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 b="1"/>
              <a:t>Структура формирования оборота розничной торговли</a:t>
            </a:r>
          </a:p>
          <a:p>
            <a:pPr>
              <a:defRPr sz="1000"/>
            </a:pPr>
            <a:r>
              <a:rPr lang="ru-RU" sz="1000" b="1"/>
              <a:t> в январе-июле 2024 года (в январе-июле 2023 года) </a:t>
            </a:r>
          </a:p>
          <a:p>
            <a:pPr>
              <a:defRPr sz="1000"/>
            </a:pPr>
            <a:r>
              <a:rPr lang="ru-RU" sz="1000"/>
              <a:t>  (в % к итогу, в фактически действовавших ценах)</a:t>
            </a:r>
          </a:p>
        </c:rich>
      </c:tx>
      <c:layout>
        <c:manualLayout>
          <c:xMode val="edge"/>
          <c:yMode val="edge"/>
          <c:x val="0.17679491376488224"/>
          <c:y val="1.6429581596418094E-2"/>
        </c:manualLayout>
      </c:layout>
      <c:overlay val="0"/>
      <c:spPr>
        <a:noFill/>
        <a:ln w="20367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7558297007184823"/>
          <c:y val="0.40124551489887295"/>
          <c:w val="0.45979845961877713"/>
          <c:h val="0.2663959240389068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pattFill prst="ltUpDiag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pattFill prst="smChe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pattFill prst="pct5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pattFill prst="diagBri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pattFill prst="sphere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9900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9638832329487598E-2"/>
                  <c:y val="0.14250352995987123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Организации, 
не относящиеся 
к субъектам малого и среднего предпринима-тельства
 62,8% (60,4%)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4678765398307881"/>
                  <c:y val="0.21768458022031129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Субъекты среднего предпринима-тельства 
6,6% (4,3%)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543499618546653E-2"/>
                  <c:y val="0.13913273290702374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Малые предприятия, (включая микропредприятия)   
13,6% (16,1%)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1771361331080941"/>
                  <c:y val="-8.9553546215930188E-2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Индивидуальные предприниматели 
вне рынка
15,6% (17,6%)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7809411660256356"/>
                  <c:y val="-5.5892306242094271E-2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lang="ru-RU" sz="900"/>
                      <a:t>Продажа товаров
на розничных рынках
 и ярмарках 
1,4% (1,5%)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24916387959866221"/>
                  <c:y val="0.18357487922705315"/>
                </c:manualLayout>
              </c:layout>
              <c:tx>
                <c:rich>
                  <a:bodyPr/>
                  <a:lstStyle/>
                  <a:p>
                    <a:pPr>
                      <a:defRPr sz="900"/>
                    </a:pPr>
                    <a:r>
                      <a:rPr sz="900"/>
                      <a:t>Продажа товаров на розничных рынках и ярмарках 
9,1% (9,2%)</a:t>
                    </a:r>
                    <a:endParaRPr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General" sourceLinked="0"/>
            <c:spPr>
              <a:noFill/>
              <a:ln w="20367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62.8</c:v>
                </c:pt>
                <c:pt idx="1">
                  <c:v>6.6</c:v>
                </c:pt>
                <c:pt idx="2">
                  <c:v>13.6</c:v>
                </c:pt>
                <c:pt idx="3">
                  <c:v>15.6</c:v>
                </c:pt>
                <c:pt idx="4">
                  <c:v>1.4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0367">
          <a:noFill/>
        </a:ln>
      </c:spPr>
    </c:plotArea>
    <c:plotVisOnly val="1"/>
    <c:dispBlanksAs val="zero"/>
    <c:showDLblsOverMax val="0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6EC45-E20F-47BE-A58C-D40A9B527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DOKNOV</Template>
  <TotalTime>16</TotalTime>
  <Pages>5</Pages>
  <Words>913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информацию о социально-экономическом положении страны в I   квартал 1998 года.</vt:lpstr>
    </vt:vector>
  </TitlesOfParts>
  <Company>Statistics</Company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информацию о социально-экономическом положении страны в I   квартал 1998 года.</dc:title>
  <dc:creator>Санкт-Петербург</dc:creator>
  <cp:lastModifiedBy>Лукашова Наталья Михайловна</cp:lastModifiedBy>
  <cp:revision>3</cp:revision>
  <cp:lastPrinted>2024-07-26T13:12:00Z</cp:lastPrinted>
  <dcterms:created xsi:type="dcterms:W3CDTF">2024-09-02T09:50:00Z</dcterms:created>
  <dcterms:modified xsi:type="dcterms:W3CDTF">2024-09-02T10:06:00Z</dcterms:modified>
</cp:coreProperties>
</file>